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2A" w:rsidRPr="00FE4474" w:rsidRDefault="002A432A" w:rsidP="002A432A">
      <w:pPr>
        <w:shd w:val="clear" w:color="auto" w:fill="FFFFFF"/>
        <w:rPr>
          <w:rFonts w:eastAsia="Times New Roman"/>
          <w:b/>
          <w:color w:val="26282A"/>
          <w:u w:val="single"/>
          <w:lang w:eastAsia="en-IE"/>
        </w:rPr>
      </w:pPr>
      <w:r w:rsidRPr="00FE4474">
        <w:rPr>
          <w:b/>
        </w:rPr>
        <w:t xml:space="preserve">                                                                                                      </w:t>
      </w:r>
      <w:r w:rsidRPr="00FE4474">
        <w:rPr>
          <w:rFonts w:eastAsia="Times New Roman"/>
          <w:b/>
          <w:color w:val="26282A"/>
          <w:u w:val="single"/>
          <w:lang w:eastAsia="en-IE"/>
        </w:rPr>
        <w:t>Press Release, 30th October 2017</w:t>
      </w:r>
    </w:p>
    <w:p w:rsidR="00BE2C0C" w:rsidRDefault="00BE2C0C" w:rsidP="002A432A">
      <w:pPr>
        <w:shd w:val="clear" w:color="auto" w:fill="FFFFFF"/>
        <w:rPr>
          <w:rFonts w:eastAsia="Times New Roman"/>
          <w:b/>
          <w:i/>
          <w:sz w:val="28"/>
          <w:szCs w:val="28"/>
          <w:lang w:eastAsia="en-IE"/>
        </w:rPr>
      </w:pPr>
    </w:p>
    <w:p w:rsidR="002A432A" w:rsidRPr="00FE4474" w:rsidRDefault="002A432A" w:rsidP="002A432A">
      <w:pPr>
        <w:shd w:val="clear" w:color="auto" w:fill="FFFFFF"/>
        <w:rPr>
          <w:rFonts w:eastAsia="Times New Roman"/>
          <w:b/>
          <w:i/>
          <w:sz w:val="28"/>
          <w:szCs w:val="28"/>
          <w:lang w:eastAsia="en-IE"/>
        </w:rPr>
      </w:pPr>
      <w:r w:rsidRPr="00FE4474">
        <w:rPr>
          <w:rFonts w:eastAsia="Times New Roman"/>
          <w:b/>
          <w:i/>
          <w:sz w:val="28"/>
          <w:szCs w:val="28"/>
          <w:lang w:eastAsia="en-IE"/>
        </w:rPr>
        <w:t>Together for Europe</w:t>
      </w:r>
    </w:p>
    <w:p w:rsidR="002A432A" w:rsidRPr="00E27E5B" w:rsidRDefault="002A432A" w:rsidP="006D70B1">
      <w:pPr>
        <w:rPr>
          <w:b/>
          <w:sz w:val="22"/>
          <w:szCs w:val="22"/>
        </w:rPr>
      </w:pPr>
      <w:r w:rsidRPr="00E27E5B">
        <w:rPr>
          <w:rFonts w:eastAsia="Times New Roman"/>
          <w:b/>
          <w:sz w:val="22"/>
          <w:szCs w:val="22"/>
          <w:lang w:eastAsia="en-IE"/>
        </w:rPr>
        <w:t xml:space="preserve">Meeting of “Friends” of </w:t>
      </w:r>
      <w:r w:rsidRPr="00E27E5B">
        <w:rPr>
          <w:rFonts w:eastAsia="Times New Roman"/>
          <w:b/>
          <w:i/>
          <w:sz w:val="22"/>
          <w:szCs w:val="22"/>
          <w:lang w:eastAsia="en-IE"/>
        </w:rPr>
        <w:t>Together for Europe</w:t>
      </w:r>
      <w:r w:rsidRPr="00E27E5B">
        <w:rPr>
          <w:rFonts w:eastAsia="Times New Roman"/>
          <w:b/>
          <w:sz w:val="22"/>
          <w:szCs w:val="22"/>
          <w:lang w:eastAsia="en-IE"/>
        </w:rPr>
        <w:t xml:space="preserve"> 2017 in Vienna</w:t>
      </w:r>
      <w:r w:rsidRPr="00E27E5B">
        <w:rPr>
          <w:b/>
          <w:sz w:val="22"/>
          <w:szCs w:val="22"/>
        </w:rPr>
        <w:t xml:space="preserve"> </w:t>
      </w:r>
    </w:p>
    <w:p w:rsidR="002A432A" w:rsidRPr="00FE4474" w:rsidRDefault="002A432A" w:rsidP="002A432A">
      <w:pPr>
        <w:shd w:val="clear" w:color="auto" w:fill="FFFFFF"/>
        <w:rPr>
          <w:rFonts w:eastAsia="Times New Roman"/>
          <w:lang w:eastAsia="en-IE"/>
        </w:rPr>
      </w:pPr>
      <w:r w:rsidRPr="00FE4474">
        <w:rPr>
          <w:rFonts w:eastAsia="Times New Roman"/>
          <w:lang w:eastAsia="en-IE"/>
        </w:rPr>
        <w:t>9th - 11th November 2017  </w:t>
      </w:r>
    </w:p>
    <w:p w:rsidR="002A432A" w:rsidRPr="00FE4474" w:rsidRDefault="002A432A" w:rsidP="00FE4474">
      <w:pPr>
        <w:shd w:val="clear" w:color="auto" w:fill="FFFFFF"/>
        <w:spacing w:before="240"/>
        <w:rPr>
          <w:rFonts w:eastAsia="Times New Roman"/>
          <w:lang w:eastAsia="en-IE"/>
        </w:rPr>
      </w:pPr>
      <w:r w:rsidRPr="00FE4474">
        <w:rPr>
          <w:rFonts w:eastAsia="Times New Roman"/>
          <w:i/>
          <w:lang w:eastAsia="en-IE"/>
        </w:rPr>
        <w:t>Together for Europe</w:t>
      </w:r>
      <w:r w:rsidRPr="00FE4474">
        <w:rPr>
          <w:rFonts w:eastAsia="Times New Roman"/>
          <w:lang w:eastAsia="en-IE"/>
        </w:rPr>
        <w:t xml:space="preserve"> </w:t>
      </w:r>
      <w:r w:rsidR="00FE4474" w:rsidRPr="00FE4474">
        <w:rPr>
          <w:rFonts w:eastAsia="Times New Roman"/>
          <w:lang w:eastAsia="en-IE"/>
        </w:rPr>
        <w:t>(</w:t>
      </w:r>
      <w:proofErr w:type="spellStart"/>
      <w:r w:rsidR="00FE4474" w:rsidRPr="00FE4474">
        <w:rPr>
          <w:rFonts w:eastAsia="Times New Roman"/>
          <w:lang w:eastAsia="en-IE"/>
        </w:rPr>
        <w:t>TfE</w:t>
      </w:r>
      <w:proofErr w:type="spellEnd"/>
      <w:r w:rsidR="00FE4474" w:rsidRPr="00FE4474">
        <w:rPr>
          <w:rFonts w:eastAsia="Times New Roman"/>
          <w:lang w:eastAsia="en-IE"/>
        </w:rPr>
        <w:t xml:space="preserve">) </w:t>
      </w:r>
      <w:r w:rsidRPr="00FE4474">
        <w:rPr>
          <w:rFonts w:eastAsia="Times New Roman"/>
          <w:lang w:eastAsia="en-IE"/>
        </w:rPr>
        <w:t>is an initiative of over 300 Christian Movements and Communities belonging to different Churches in Europe. The Steering Committee</w:t>
      </w:r>
      <w:r w:rsidR="001E5235" w:rsidRPr="00FE4474">
        <w:rPr>
          <w:rFonts w:eastAsia="Times New Roman"/>
          <w:lang w:eastAsia="en-IE"/>
        </w:rPr>
        <w:t xml:space="preserve"> which is</w:t>
      </w:r>
      <w:r w:rsidRPr="00FE4474">
        <w:rPr>
          <w:rFonts w:eastAsia="Times New Roman"/>
          <w:lang w:eastAsia="en-IE"/>
        </w:rPr>
        <w:t xml:space="preserve"> entrusted with a coordination role is composed of the following members: Christophe</w:t>
      </w:r>
      <w:r w:rsidRPr="00401E2B">
        <w:rPr>
          <w:rFonts w:eastAsia="Times New Roman"/>
          <w:lang w:eastAsia="en-IE"/>
        </w:rPr>
        <w:t xml:space="preserve"> </w:t>
      </w:r>
      <w:proofErr w:type="spellStart"/>
      <w:r w:rsidRPr="00401E2B">
        <w:rPr>
          <w:rFonts w:eastAsia="Times New Roman"/>
          <w:lang w:eastAsia="en-IE"/>
        </w:rPr>
        <w:t>D’Aloisio</w:t>
      </w:r>
      <w:proofErr w:type="spellEnd"/>
      <w:r w:rsidRPr="00FE4474">
        <w:rPr>
          <w:rFonts w:eastAsia="Times New Roman"/>
          <w:i/>
          <w:lang w:eastAsia="en-IE"/>
        </w:rPr>
        <w:t xml:space="preserve"> (</w:t>
      </w:r>
      <w:proofErr w:type="spellStart"/>
      <w:r w:rsidRPr="00FE4474">
        <w:rPr>
          <w:rFonts w:eastAsia="Times New Roman"/>
          <w:i/>
          <w:lang w:eastAsia="en-IE"/>
        </w:rPr>
        <w:t>Fraternité</w:t>
      </w:r>
      <w:proofErr w:type="spellEnd"/>
      <w:r w:rsidRPr="00FE4474">
        <w:rPr>
          <w:rFonts w:eastAsia="Times New Roman"/>
          <w:i/>
          <w:lang w:eastAsia="en-IE"/>
        </w:rPr>
        <w:t xml:space="preserve"> </w:t>
      </w:r>
      <w:proofErr w:type="spellStart"/>
      <w:r w:rsidRPr="00FE4474">
        <w:rPr>
          <w:rFonts w:eastAsia="Times New Roman"/>
          <w:i/>
          <w:lang w:eastAsia="en-IE"/>
        </w:rPr>
        <w:t>orthodoxe</w:t>
      </w:r>
      <w:proofErr w:type="spellEnd"/>
      <w:r w:rsidRPr="00FE4474">
        <w:rPr>
          <w:rFonts w:eastAsia="Times New Roman"/>
          <w:i/>
          <w:lang w:eastAsia="en-IE"/>
        </w:rPr>
        <w:t xml:space="preserve"> en Europe </w:t>
      </w:r>
      <w:proofErr w:type="spellStart"/>
      <w:r w:rsidRPr="00FE4474">
        <w:rPr>
          <w:rFonts w:eastAsia="Times New Roman"/>
          <w:i/>
          <w:lang w:eastAsia="en-IE"/>
        </w:rPr>
        <w:t>occidentale</w:t>
      </w:r>
      <w:proofErr w:type="spellEnd"/>
      <w:r w:rsidRPr="00FE4474">
        <w:rPr>
          <w:rFonts w:eastAsia="Times New Roman"/>
          <w:lang w:eastAsia="en-IE"/>
        </w:rPr>
        <w:t xml:space="preserve">), Marco </w:t>
      </w:r>
      <w:proofErr w:type="spellStart"/>
      <w:r w:rsidRPr="00FE4474">
        <w:rPr>
          <w:rFonts w:eastAsia="Times New Roman"/>
          <w:lang w:eastAsia="en-IE"/>
        </w:rPr>
        <w:t>Impagliazzo</w:t>
      </w:r>
      <w:proofErr w:type="spellEnd"/>
      <w:r w:rsidRPr="00FE4474">
        <w:rPr>
          <w:rFonts w:eastAsia="Times New Roman"/>
          <w:lang w:eastAsia="en-IE"/>
        </w:rPr>
        <w:t xml:space="preserve"> </w:t>
      </w:r>
      <w:r w:rsidRPr="00FE4474">
        <w:rPr>
          <w:rFonts w:eastAsia="Times New Roman"/>
          <w:i/>
          <w:lang w:eastAsia="en-IE"/>
        </w:rPr>
        <w:t xml:space="preserve">(Community of </w:t>
      </w:r>
      <w:proofErr w:type="spellStart"/>
      <w:r w:rsidRPr="00FE4474">
        <w:rPr>
          <w:rFonts w:eastAsia="Times New Roman"/>
          <w:i/>
          <w:lang w:eastAsia="en-IE"/>
        </w:rPr>
        <w:t>Sant’Egidio</w:t>
      </w:r>
      <w:proofErr w:type="spellEnd"/>
      <w:r w:rsidRPr="00FE4474">
        <w:rPr>
          <w:rFonts w:eastAsia="Times New Roman"/>
          <w:i/>
          <w:lang w:eastAsia="en-IE"/>
        </w:rPr>
        <w:t>)</w:t>
      </w:r>
      <w:r w:rsidRPr="00FE4474">
        <w:rPr>
          <w:rFonts w:eastAsia="Times New Roman"/>
          <w:lang w:eastAsia="en-IE"/>
        </w:rPr>
        <w:t xml:space="preserve">, Michelle Moran </w:t>
      </w:r>
      <w:r w:rsidRPr="00FE4474">
        <w:rPr>
          <w:rFonts w:eastAsia="Times New Roman"/>
          <w:i/>
          <w:lang w:eastAsia="en-IE"/>
        </w:rPr>
        <w:t>(ICCRS / Sion Community)</w:t>
      </w:r>
      <w:r w:rsidRPr="00FE4474">
        <w:rPr>
          <w:rFonts w:eastAsia="Times New Roman"/>
          <w:lang w:eastAsia="en-IE"/>
        </w:rPr>
        <w:t xml:space="preserve">, Gerhard Pross </w:t>
      </w:r>
      <w:r w:rsidRPr="00FE4474">
        <w:rPr>
          <w:rFonts w:eastAsia="Times New Roman"/>
          <w:i/>
          <w:lang w:eastAsia="en-IE"/>
        </w:rPr>
        <w:t>(CVJM/YMCA Esslingen)</w:t>
      </w:r>
      <w:r w:rsidRPr="00FE4474">
        <w:rPr>
          <w:rFonts w:eastAsia="Times New Roman"/>
          <w:lang w:eastAsia="en-IE"/>
        </w:rPr>
        <w:t xml:space="preserve">, Thomas Roemer </w:t>
      </w:r>
      <w:r w:rsidRPr="00FE4474">
        <w:rPr>
          <w:rFonts w:eastAsia="Times New Roman"/>
          <w:i/>
          <w:lang w:eastAsia="en-IE"/>
        </w:rPr>
        <w:t>(CVJM/YMCA Munich)</w:t>
      </w:r>
      <w:r w:rsidR="00CA68AF">
        <w:rPr>
          <w:rFonts w:eastAsia="Times New Roman"/>
          <w:lang w:eastAsia="en-IE"/>
        </w:rPr>
        <w:t xml:space="preserve">, </w:t>
      </w:r>
      <w:proofErr w:type="spellStart"/>
      <w:r w:rsidRPr="00FE4474">
        <w:rPr>
          <w:rFonts w:eastAsia="Times New Roman"/>
          <w:lang w:eastAsia="en-IE"/>
        </w:rPr>
        <w:t>Gérard</w:t>
      </w:r>
      <w:proofErr w:type="spellEnd"/>
      <w:r w:rsidRPr="00FE4474">
        <w:rPr>
          <w:rFonts w:eastAsia="Times New Roman"/>
          <w:lang w:eastAsia="en-IE"/>
        </w:rPr>
        <w:t xml:space="preserve"> </w:t>
      </w:r>
      <w:proofErr w:type="spellStart"/>
      <w:r w:rsidRPr="00FE4474">
        <w:rPr>
          <w:rFonts w:eastAsia="Times New Roman"/>
          <w:lang w:eastAsia="en-IE"/>
        </w:rPr>
        <w:t>Testard</w:t>
      </w:r>
      <w:proofErr w:type="spellEnd"/>
      <w:r w:rsidRPr="00FE4474">
        <w:rPr>
          <w:rFonts w:eastAsia="Times New Roman"/>
          <w:lang w:eastAsia="en-IE"/>
        </w:rPr>
        <w:t xml:space="preserve"> </w:t>
      </w:r>
      <w:r w:rsidRPr="00FE4474">
        <w:rPr>
          <w:rFonts w:eastAsia="Times New Roman"/>
          <w:i/>
          <w:lang w:eastAsia="en-IE"/>
        </w:rPr>
        <w:t>(</w:t>
      </w:r>
      <w:proofErr w:type="spellStart"/>
      <w:r w:rsidRPr="00FE4474">
        <w:rPr>
          <w:rFonts w:eastAsia="Times New Roman"/>
          <w:i/>
          <w:lang w:eastAsia="en-IE"/>
        </w:rPr>
        <w:t>Efesia</w:t>
      </w:r>
      <w:proofErr w:type="spellEnd"/>
      <w:r w:rsidRPr="00FE4474">
        <w:rPr>
          <w:rFonts w:eastAsia="Times New Roman"/>
          <w:i/>
          <w:lang w:eastAsia="en-IE"/>
        </w:rPr>
        <w:t>)</w:t>
      </w:r>
      <w:r w:rsidRPr="00FE4474">
        <w:rPr>
          <w:rFonts w:eastAsia="Times New Roman"/>
          <w:lang w:eastAsia="en-IE"/>
        </w:rPr>
        <w:t xml:space="preserve">, Maria Voce </w:t>
      </w:r>
      <w:r w:rsidRPr="00FE4474">
        <w:rPr>
          <w:rFonts w:eastAsia="Times New Roman"/>
          <w:i/>
          <w:lang w:eastAsia="en-IE"/>
        </w:rPr>
        <w:t>(</w:t>
      </w:r>
      <w:proofErr w:type="spellStart"/>
      <w:r w:rsidRPr="00FE4474">
        <w:rPr>
          <w:rFonts w:eastAsia="Times New Roman"/>
          <w:i/>
          <w:lang w:eastAsia="en-IE"/>
        </w:rPr>
        <w:t>Focolare</w:t>
      </w:r>
      <w:proofErr w:type="spellEnd"/>
      <w:r w:rsidRPr="00FE4474">
        <w:rPr>
          <w:rFonts w:eastAsia="Times New Roman"/>
          <w:i/>
          <w:lang w:eastAsia="en-IE"/>
        </w:rPr>
        <w:t xml:space="preserve"> Movement</w:t>
      </w:r>
      <w:r w:rsidR="001E5235" w:rsidRPr="00FE4474">
        <w:rPr>
          <w:rFonts w:eastAsia="Times New Roman"/>
          <w:i/>
          <w:lang w:eastAsia="en-IE"/>
        </w:rPr>
        <w:t xml:space="preserve">) </w:t>
      </w:r>
      <w:r w:rsidR="001E5235" w:rsidRPr="00401E2B">
        <w:rPr>
          <w:rFonts w:eastAsia="Times New Roman"/>
          <w:lang w:eastAsia="en-IE"/>
        </w:rPr>
        <w:t>and</w:t>
      </w:r>
      <w:r w:rsidR="001E5235" w:rsidRPr="00FE4474">
        <w:rPr>
          <w:rFonts w:eastAsia="Times New Roman"/>
          <w:lang w:eastAsia="en-IE"/>
        </w:rPr>
        <w:t xml:space="preserve"> </w:t>
      </w:r>
      <w:r w:rsidRPr="00FE4474">
        <w:rPr>
          <w:rFonts w:eastAsia="Times New Roman"/>
          <w:lang w:eastAsia="en-IE"/>
        </w:rPr>
        <w:t xml:space="preserve">Fr. Heinrich Walter </w:t>
      </w:r>
      <w:r w:rsidRPr="00FE4474">
        <w:rPr>
          <w:rFonts w:eastAsia="Times New Roman"/>
          <w:i/>
          <w:lang w:eastAsia="en-IE"/>
        </w:rPr>
        <w:t>(Schoenstatt).</w:t>
      </w:r>
    </w:p>
    <w:p w:rsidR="00B125F9" w:rsidRPr="00FE4474" w:rsidRDefault="00B125F9" w:rsidP="00E22B27">
      <w:pPr>
        <w:shd w:val="clear" w:color="auto" w:fill="FFFFFF"/>
        <w:spacing w:before="120"/>
        <w:rPr>
          <w:rFonts w:eastAsia="Times New Roman"/>
          <w:lang w:eastAsia="en-IE"/>
        </w:rPr>
      </w:pPr>
      <w:r w:rsidRPr="00FE4474">
        <w:rPr>
          <w:rFonts w:eastAsia="Times New Roman"/>
          <w:lang w:eastAsia="en-IE"/>
        </w:rPr>
        <w:t>In 2017, the “</w:t>
      </w:r>
      <w:r w:rsidRPr="00FE4474">
        <w:rPr>
          <w:rFonts w:eastAsia="Times New Roman"/>
          <w:b/>
          <w:lang w:eastAsia="en-IE"/>
        </w:rPr>
        <w:t>Friends</w:t>
      </w:r>
      <w:r w:rsidRPr="00FE4474">
        <w:rPr>
          <w:rFonts w:eastAsia="Times New Roman"/>
          <w:lang w:eastAsia="en-IE"/>
        </w:rPr>
        <w:t xml:space="preserve">” of </w:t>
      </w:r>
      <w:proofErr w:type="spellStart"/>
      <w:r w:rsidRPr="00FE4474">
        <w:rPr>
          <w:rFonts w:eastAsia="Times New Roman"/>
          <w:lang w:eastAsia="en-IE"/>
        </w:rPr>
        <w:t>TfE</w:t>
      </w:r>
      <w:proofErr w:type="spellEnd"/>
      <w:r w:rsidRPr="00FE4474">
        <w:rPr>
          <w:rFonts w:eastAsia="Times New Roman"/>
          <w:lang w:eastAsia="en-IE"/>
        </w:rPr>
        <w:t xml:space="preserve"> network will hold their annual conference in Vienna, a </w:t>
      </w:r>
      <w:r w:rsidR="00BC6046" w:rsidRPr="00FE4474">
        <w:rPr>
          <w:rFonts w:eastAsia="Times New Roman"/>
          <w:lang w:eastAsia="en-IE"/>
        </w:rPr>
        <w:t>city that is a bridge connecting</w:t>
      </w:r>
      <w:r w:rsidRPr="00FE4474">
        <w:rPr>
          <w:rFonts w:eastAsia="Times New Roman"/>
          <w:lang w:eastAsia="en-IE"/>
        </w:rPr>
        <w:t xml:space="preserve"> Eastern and Western Europe. </w:t>
      </w:r>
      <w:r w:rsidR="00BC6046" w:rsidRPr="00FE4474">
        <w:rPr>
          <w:rFonts w:eastAsia="Times New Roman"/>
          <w:lang w:eastAsia="en-IE"/>
        </w:rPr>
        <w:t xml:space="preserve">A total of </w:t>
      </w:r>
      <w:r w:rsidRPr="00FE4474">
        <w:rPr>
          <w:rFonts w:eastAsia="Times New Roman"/>
          <w:b/>
          <w:lang w:eastAsia="en-IE"/>
        </w:rPr>
        <w:t>120 participants</w:t>
      </w:r>
      <w:r w:rsidRPr="00FE4474">
        <w:rPr>
          <w:rFonts w:eastAsia="Times New Roman"/>
          <w:lang w:eastAsia="en-IE"/>
        </w:rPr>
        <w:t xml:space="preserve"> from around </w:t>
      </w:r>
      <w:r w:rsidRPr="00FE4474">
        <w:rPr>
          <w:rFonts w:eastAsia="Times New Roman"/>
          <w:b/>
          <w:lang w:eastAsia="en-IE"/>
        </w:rPr>
        <w:t>20</w:t>
      </w:r>
      <w:r w:rsidRPr="00FE4474">
        <w:rPr>
          <w:rFonts w:eastAsia="Times New Roman"/>
          <w:lang w:eastAsia="en-IE"/>
        </w:rPr>
        <w:t xml:space="preserve"> Eastern and Western European countries and </w:t>
      </w:r>
      <w:r w:rsidRPr="00FE4474">
        <w:rPr>
          <w:rFonts w:eastAsia="Times New Roman"/>
          <w:b/>
          <w:lang w:eastAsia="en-IE"/>
        </w:rPr>
        <w:t>40</w:t>
      </w:r>
      <w:r w:rsidRPr="00FE4474">
        <w:rPr>
          <w:rFonts w:eastAsia="Times New Roman"/>
          <w:lang w:eastAsia="en-IE"/>
        </w:rPr>
        <w:t xml:space="preserve"> Movements are expected</w:t>
      </w:r>
      <w:r w:rsidR="00BC6046" w:rsidRPr="00FE4474">
        <w:rPr>
          <w:rFonts w:eastAsia="Times New Roman"/>
          <w:lang w:eastAsia="en-IE"/>
        </w:rPr>
        <w:t xml:space="preserve"> to attend</w:t>
      </w:r>
      <w:r w:rsidRPr="00FE4474">
        <w:rPr>
          <w:rFonts w:eastAsia="Times New Roman"/>
          <w:lang w:eastAsia="en-IE"/>
        </w:rPr>
        <w:t xml:space="preserve">. Their main aim </w:t>
      </w:r>
      <w:r w:rsidR="00BC6046" w:rsidRPr="00FE4474">
        <w:rPr>
          <w:rFonts w:eastAsia="Times New Roman"/>
          <w:lang w:eastAsia="en-IE"/>
        </w:rPr>
        <w:t xml:space="preserve">will be to </w:t>
      </w:r>
      <w:r w:rsidRPr="00FE4474">
        <w:rPr>
          <w:rFonts w:eastAsia="Times New Roman"/>
          <w:lang w:eastAsia="en-IE"/>
        </w:rPr>
        <w:t xml:space="preserve">pool ideas on three </w:t>
      </w:r>
      <w:r w:rsidRPr="00391AEA">
        <w:rPr>
          <w:rFonts w:eastAsia="Times New Roman"/>
          <w:b/>
          <w:lang w:eastAsia="en-IE"/>
        </w:rPr>
        <w:t>topics:</w:t>
      </w:r>
    </w:p>
    <w:p w:rsidR="006D70B1" w:rsidRPr="00FE4474" w:rsidRDefault="00B125F9" w:rsidP="00E22B27">
      <w:pPr>
        <w:pStyle w:val="Paragrafoelenco"/>
        <w:numPr>
          <w:ilvl w:val="0"/>
          <w:numId w:val="2"/>
        </w:numPr>
        <w:spacing w:before="120"/>
        <w:ind w:left="714" w:hanging="357"/>
      </w:pPr>
      <w:bookmarkStart w:id="0" w:name="_GoBack"/>
      <w:bookmarkEnd w:id="0"/>
      <w:r w:rsidRPr="00FE4474">
        <w:t xml:space="preserve">What culture is generated by the history of </w:t>
      </w:r>
      <w:r w:rsidRPr="00FE4474">
        <w:rPr>
          <w:i/>
        </w:rPr>
        <w:t>Together for Europe</w:t>
      </w:r>
      <w:r w:rsidR="006D70B1" w:rsidRPr="00FE4474">
        <w:t>?</w:t>
      </w:r>
    </w:p>
    <w:p w:rsidR="006D70B1" w:rsidRPr="00FE4474" w:rsidRDefault="00B125F9" w:rsidP="006D70B1">
      <w:pPr>
        <w:pStyle w:val="Paragrafoelenco"/>
        <w:numPr>
          <w:ilvl w:val="0"/>
          <w:numId w:val="2"/>
        </w:numPr>
      </w:pPr>
      <w:r w:rsidRPr="00FE4474">
        <w:t>What is our specific contribution to Europe</w:t>
      </w:r>
      <w:r w:rsidR="006D70B1" w:rsidRPr="00FE4474">
        <w:t>?</w:t>
      </w:r>
    </w:p>
    <w:p w:rsidR="00B125F9" w:rsidRDefault="00B125F9" w:rsidP="00B125F9">
      <w:pPr>
        <w:pStyle w:val="Paragrafoelenco"/>
        <w:numPr>
          <w:ilvl w:val="0"/>
          <w:numId w:val="2"/>
        </w:numPr>
      </w:pPr>
      <w:r w:rsidRPr="00FE4474">
        <w:t>D</w:t>
      </w:r>
      <w:r w:rsidR="003E6B57" w:rsidRPr="00FE4474">
        <w:t>ialogue between East and West:</w:t>
      </w:r>
      <w:r w:rsidRPr="00FE4474">
        <w:t xml:space="preserve"> </w:t>
      </w:r>
      <w:r w:rsidR="00BC6046" w:rsidRPr="00FE4474">
        <w:t xml:space="preserve">a </w:t>
      </w:r>
      <w:r w:rsidRPr="00FE4474">
        <w:t>mutual enrichment</w:t>
      </w:r>
      <w:r w:rsidR="006D70B1" w:rsidRPr="00FE4474">
        <w:t xml:space="preserve">  </w:t>
      </w:r>
    </w:p>
    <w:p w:rsidR="006D70B1" w:rsidRPr="00FE4474" w:rsidRDefault="00BC6046" w:rsidP="006D70B1">
      <w:pPr>
        <w:spacing w:before="120"/>
      </w:pPr>
      <w:r w:rsidRPr="00FE4474">
        <w:t xml:space="preserve">This </w:t>
      </w:r>
      <w:r w:rsidR="00B125F9" w:rsidRPr="00FE4474">
        <w:t xml:space="preserve">network of people embraces all of Europe from England to Russia, from Portugal </w:t>
      </w:r>
      <w:r w:rsidR="003E6B57" w:rsidRPr="00FE4474">
        <w:t>to Greece</w:t>
      </w:r>
      <w:r w:rsidR="006D70B1" w:rsidRPr="00FE4474">
        <w:t xml:space="preserve">. </w:t>
      </w:r>
      <w:r w:rsidR="003E6B57" w:rsidRPr="00FE4474">
        <w:t xml:space="preserve">Their shared mission: </w:t>
      </w:r>
      <w:r w:rsidRPr="00FE4474">
        <w:t xml:space="preserve">through the upcoming meeting, to </w:t>
      </w:r>
      <w:r w:rsidR="00CF0904" w:rsidRPr="00FE4474">
        <w:t>strengthen</w:t>
      </w:r>
      <w:r w:rsidR="00CA68AF">
        <w:t xml:space="preserve"> communion among</w:t>
      </w:r>
      <w:r w:rsidRPr="00FE4474">
        <w:t xml:space="preserve"> their individual charisms and </w:t>
      </w:r>
      <w:r w:rsidR="003E6B57" w:rsidRPr="00FE4474">
        <w:t>build united and multifaceted Europe, with strong social cohesion and cultural diversity</w:t>
      </w:r>
      <w:r w:rsidR="006D70B1" w:rsidRPr="00FE4474">
        <w:t xml:space="preserve">. </w:t>
      </w:r>
    </w:p>
    <w:p w:rsidR="006D70B1" w:rsidRPr="00FE4474" w:rsidRDefault="006D70B1" w:rsidP="006D70B1">
      <w:pPr>
        <w:spacing w:before="120"/>
      </w:pPr>
      <w:r w:rsidRPr="00FE4474">
        <w:rPr>
          <w:noProof/>
          <w:highlight w:val="yellow"/>
          <w:lang w:val="it-IT"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379095</wp:posOffset>
            </wp:positionV>
            <wp:extent cx="2564130" cy="1804670"/>
            <wp:effectExtent l="19050" t="0" r="7620" b="0"/>
            <wp:wrapTight wrapText="bothSides">
              <wp:wrapPolygon edited="0">
                <wp:start x="-160" y="0"/>
                <wp:lineTo x="-160" y="21433"/>
                <wp:lineTo x="21664" y="21433"/>
                <wp:lineTo x="21664" y="0"/>
                <wp:lineTo x="-160" y="0"/>
              </wp:wrapPolygon>
            </wp:wrapTight>
            <wp:docPr id="5" name="Afbeelding 3" descr="C:\Users\BL\Desktop\Insieme-per-Europa-2-Final-01-1000x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\Desktop\Insieme-per-Europa-2-Final-01-1000x7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B57" w:rsidRPr="00FE4474">
        <w:t>The meeting will open, on 9th November</w:t>
      </w:r>
      <w:r w:rsidRPr="00FE4474">
        <w:t xml:space="preserve"> 2017, </w:t>
      </w:r>
      <w:r w:rsidR="003E6B57" w:rsidRPr="00FE4474">
        <w:t xml:space="preserve">in the </w:t>
      </w:r>
      <w:proofErr w:type="spellStart"/>
      <w:r w:rsidRPr="00FE4474">
        <w:t>Stephansdom</w:t>
      </w:r>
      <w:proofErr w:type="spellEnd"/>
      <w:r w:rsidR="003E6B57" w:rsidRPr="00FE4474">
        <w:t xml:space="preserve"> Cathedral of Vienna</w:t>
      </w:r>
      <w:r w:rsidRPr="00FE4474">
        <w:t xml:space="preserve">, </w:t>
      </w:r>
      <w:r w:rsidR="003E6B57" w:rsidRPr="00FE4474">
        <w:t xml:space="preserve">with an </w:t>
      </w:r>
      <w:r w:rsidR="003E6B57" w:rsidRPr="00FE4474">
        <w:rPr>
          <w:b/>
          <w:i/>
        </w:rPr>
        <w:t>Ecumenical prayer for Europe</w:t>
      </w:r>
      <w:r w:rsidR="00BC6046" w:rsidRPr="00FE4474">
        <w:t>. A</w:t>
      </w:r>
      <w:r w:rsidR="003E6B57" w:rsidRPr="00FE4474">
        <w:t xml:space="preserve">ll those who wish for </w:t>
      </w:r>
      <w:r w:rsidR="00BC6046" w:rsidRPr="00FE4474">
        <w:t xml:space="preserve">peace </w:t>
      </w:r>
      <w:r w:rsidR="003E6B57" w:rsidRPr="00FE4474">
        <w:t>in Europe and in the world</w:t>
      </w:r>
      <w:r w:rsidR="00CA68AF">
        <w:t>,</w:t>
      </w:r>
      <w:r w:rsidR="003E6B57" w:rsidRPr="00FE4474">
        <w:t xml:space="preserve"> are invited to take part</w:t>
      </w:r>
      <w:r w:rsidR="00BC6046" w:rsidRPr="00FE4474">
        <w:t xml:space="preserve"> in this moment of prayer</w:t>
      </w:r>
      <w:r w:rsidR="003E6B57" w:rsidRPr="00FE4474">
        <w:t>.</w:t>
      </w:r>
      <w:r w:rsidRPr="00FE4474">
        <w:t xml:space="preserve"> </w:t>
      </w:r>
    </w:p>
    <w:p w:rsidR="006D70B1" w:rsidRPr="00FE4E59" w:rsidRDefault="00FE4474" w:rsidP="006D70B1">
      <w:pPr>
        <w:shd w:val="clear" w:color="auto" w:fill="FFFFFF"/>
        <w:rPr>
          <w:shd w:val="clear" w:color="auto" w:fill="FFFFFF"/>
        </w:rPr>
      </w:pPr>
      <w:r w:rsidRPr="00FE4E59">
        <w:t>Cardinal</w:t>
      </w:r>
      <w:r w:rsidR="00401E2B" w:rsidRPr="00FE4E59">
        <w:t xml:space="preserve"> </w:t>
      </w:r>
      <w:proofErr w:type="spellStart"/>
      <w:r w:rsidR="00401E2B" w:rsidRPr="00FE4E59">
        <w:t>Christoph</w:t>
      </w:r>
      <w:proofErr w:type="spellEnd"/>
      <w:r w:rsidR="00401E2B" w:rsidRPr="00FE4E59">
        <w:t xml:space="preserve"> </w:t>
      </w:r>
      <w:proofErr w:type="spellStart"/>
      <w:r w:rsidR="00401E2B" w:rsidRPr="00FE4E59">
        <w:t>Schoe</w:t>
      </w:r>
      <w:r w:rsidR="006D70B1" w:rsidRPr="00FE4E59">
        <w:t>nborn</w:t>
      </w:r>
      <w:proofErr w:type="spellEnd"/>
      <w:r w:rsidR="00401E2B" w:rsidRPr="00FE4E59">
        <w:rPr>
          <w:rFonts w:eastAsia="Times New Roman"/>
          <w:lang w:eastAsia="nl-NL"/>
        </w:rPr>
        <w:t xml:space="preserve">, Archbishop of </w:t>
      </w:r>
      <w:r w:rsidR="002F19BE">
        <w:rPr>
          <w:rFonts w:eastAsia="Times New Roman"/>
          <w:lang w:eastAsia="nl-NL"/>
        </w:rPr>
        <w:t>Vienna</w:t>
      </w:r>
      <w:r w:rsidR="00CA68AF">
        <w:rPr>
          <w:rFonts w:eastAsia="Times New Roman"/>
          <w:lang w:eastAsia="nl-NL"/>
        </w:rPr>
        <w:t xml:space="preserve">, </w:t>
      </w:r>
      <w:r w:rsidR="00841D4E" w:rsidRPr="00FE4E59">
        <w:rPr>
          <w:rFonts w:eastAsia="Times New Roman"/>
          <w:lang w:eastAsia="nl-NL"/>
        </w:rPr>
        <w:t>Auxiliary Bishop Emeritus</w:t>
      </w:r>
      <w:r w:rsidR="006D70B1" w:rsidRPr="00FE4E59">
        <w:rPr>
          <w:rFonts w:eastAsia="Times New Roman"/>
          <w:lang w:eastAsia="nl-NL"/>
        </w:rPr>
        <w:t xml:space="preserve"> </w:t>
      </w:r>
      <w:proofErr w:type="spellStart"/>
      <w:r w:rsidR="00841D4E" w:rsidRPr="00FE4E59">
        <w:rPr>
          <w:shd w:val="clear" w:color="auto" w:fill="FFFFFF"/>
        </w:rPr>
        <w:t>Helmuth</w:t>
      </w:r>
      <w:proofErr w:type="spellEnd"/>
      <w:r w:rsidR="00841D4E" w:rsidRPr="00FE4E59">
        <w:rPr>
          <w:shd w:val="clear" w:color="auto" w:fill="FFFFFF"/>
        </w:rPr>
        <w:t xml:space="preserve"> </w:t>
      </w:r>
      <w:proofErr w:type="spellStart"/>
      <w:r w:rsidR="00841D4E" w:rsidRPr="00FE4E59">
        <w:rPr>
          <w:shd w:val="clear" w:color="auto" w:fill="FFFFFF"/>
        </w:rPr>
        <w:t>Krae</w:t>
      </w:r>
      <w:r w:rsidR="006D70B1" w:rsidRPr="00FE4E59">
        <w:rPr>
          <w:shd w:val="clear" w:color="auto" w:fill="FFFFFF"/>
        </w:rPr>
        <w:t>tzl</w:t>
      </w:r>
      <w:proofErr w:type="spellEnd"/>
      <w:r w:rsidR="006D70B1" w:rsidRPr="00FE4E59">
        <w:rPr>
          <w:shd w:val="clear" w:color="auto" w:fill="FFFFFF"/>
        </w:rPr>
        <w:t xml:space="preserve">, </w:t>
      </w:r>
      <w:r w:rsidR="002F19BE">
        <w:rPr>
          <w:shd w:val="clear" w:color="auto" w:fill="FFFFFF"/>
        </w:rPr>
        <w:t xml:space="preserve">Catholic Church, </w:t>
      </w:r>
      <w:r w:rsidR="00841D4E" w:rsidRPr="00FE4E59">
        <w:rPr>
          <w:shd w:val="clear" w:color="auto" w:fill="FFFFFF"/>
        </w:rPr>
        <w:t xml:space="preserve">Archpriest </w:t>
      </w:r>
      <w:r w:rsidR="00841D4E" w:rsidRPr="00FE4E59">
        <w:rPr>
          <w:rFonts w:eastAsia="Times New Roman"/>
          <w:lang w:eastAsia="nl-NL"/>
        </w:rPr>
        <w:t>Vicar</w:t>
      </w:r>
      <w:r w:rsidR="006D70B1" w:rsidRPr="00FE4E59">
        <w:rPr>
          <w:rFonts w:eastAsia="Times New Roman"/>
          <w:lang w:eastAsia="nl-NL"/>
        </w:rPr>
        <w:t xml:space="preserve"> </w:t>
      </w:r>
      <w:r w:rsidR="006D70B1" w:rsidRPr="00FE4E59">
        <w:rPr>
          <w:shd w:val="clear" w:color="auto" w:fill="FFFFFF"/>
        </w:rPr>
        <w:t xml:space="preserve">Ivan </w:t>
      </w:r>
      <w:proofErr w:type="spellStart"/>
      <w:r w:rsidR="006D70B1" w:rsidRPr="00FE4E59">
        <w:rPr>
          <w:shd w:val="clear" w:color="auto" w:fill="FFFFFF"/>
        </w:rPr>
        <w:t>Petkin</w:t>
      </w:r>
      <w:proofErr w:type="spellEnd"/>
      <w:r w:rsidR="006D70B1" w:rsidRPr="00FE4E59">
        <w:rPr>
          <w:shd w:val="clear" w:color="auto" w:fill="FFFFFF"/>
        </w:rPr>
        <w:t>,</w:t>
      </w:r>
      <w:r w:rsidR="00841D4E" w:rsidRPr="00FE4E59">
        <w:rPr>
          <w:rFonts w:eastAsia="Times New Roman"/>
          <w:lang w:eastAsia="nl-NL"/>
        </w:rPr>
        <w:t xml:space="preserve"> Bulgarian Orthodox Church</w:t>
      </w:r>
      <w:r w:rsidR="006D70B1" w:rsidRPr="00FE4E59">
        <w:rPr>
          <w:shd w:val="clear" w:color="auto" w:fill="FFFFFF"/>
        </w:rPr>
        <w:t xml:space="preserve"> in Austria, </w:t>
      </w:r>
      <w:proofErr w:type="spellStart"/>
      <w:r w:rsidR="00FE4E59" w:rsidRPr="00FE4E59">
        <w:rPr>
          <w:rFonts w:eastAsia="Times New Roman"/>
          <w:lang w:eastAsia="nl-NL"/>
        </w:rPr>
        <w:t>Chorbishop</w:t>
      </w:r>
      <w:proofErr w:type="spellEnd"/>
      <w:r w:rsidR="006D70B1" w:rsidRPr="00FE4E59">
        <w:rPr>
          <w:rFonts w:eastAsia="Times New Roman"/>
          <w:lang w:eastAsia="nl-NL"/>
        </w:rPr>
        <w:t xml:space="preserve"> Emanuel </w:t>
      </w:r>
      <w:proofErr w:type="spellStart"/>
      <w:r w:rsidR="006D70B1" w:rsidRPr="00FE4E59">
        <w:rPr>
          <w:rFonts w:eastAsia="Times New Roman"/>
          <w:lang w:eastAsia="nl-NL"/>
        </w:rPr>
        <w:t>Aydin</w:t>
      </w:r>
      <w:proofErr w:type="spellEnd"/>
      <w:r w:rsidR="006D70B1" w:rsidRPr="00FE4E59">
        <w:rPr>
          <w:rFonts w:eastAsia="Times New Roman"/>
          <w:lang w:eastAsia="nl-NL"/>
        </w:rPr>
        <w:t xml:space="preserve">, </w:t>
      </w:r>
      <w:r w:rsidR="00FE4E59" w:rsidRPr="00FE4E59">
        <w:rPr>
          <w:rFonts w:eastAsia="Times New Roman"/>
          <w:lang w:eastAsia="nl-NL"/>
        </w:rPr>
        <w:t>Syrian Orthodox Church</w:t>
      </w:r>
      <w:r w:rsidR="006D70B1" w:rsidRPr="00FE4E59">
        <w:rPr>
          <w:rFonts w:eastAsia="Times New Roman"/>
          <w:lang w:eastAsia="nl-NL"/>
        </w:rPr>
        <w:t xml:space="preserve"> in Austria, </w:t>
      </w:r>
      <w:r w:rsidR="00DC7EC5">
        <w:rPr>
          <w:rFonts w:eastAsia="Times New Roman"/>
          <w:lang w:eastAsia="nl-NL"/>
        </w:rPr>
        <w:t>Patriarchal Delegate</w:t>
      </w:r>
      <w:r w:rsidR="006D70B1" w:rsidRPr="00FE4E59">
        <w:rPr>
          <w:rFonts w:eastAsia="Times New Roman"/>
          <w:lang w:eastAsia="nl-NL"/>
        </w:rPr>
        <w:t xml:space="preserve"> Tiran </w:t>
      </w:r>
      <w:proofErr w:type="spellStart"/>
      <w:r w:rsidR="006D70B1" w:rsidRPr="00FE4E59">
        <w:rPr>
          <w:rFonts w:eastAsia="Times New Roman"/>
          <w:lang w:eastAsia="nl-NL"/>
        </w:rPr>
        <w:t>Petrosyan</w:t>
      </w:r>
      <w:proofErr w:type="spellEnd"/>
      <w:r w:rsidR="006D70B1" w:rsidRPr="00FE4E59">
        <w:rPr>
          <w:rFonts w:eastAsia="Times New Roman"/>
          <w:lang w:eastAsia="nl-NL"/>
        </w:rPr>
        <w:t xml:space="preserve">, </w:t>
      </w:r>
      <w:r w:rsidR="00DC7EC5">
        <w:rPr>
          <w:rFonts w:eastAsia="Times New Roman"/>
          <w:lang w:eastAsia="nl-NL"/>
        </w:rPr>
        <w:t>Armenian Apostolic Church,</w:t>
      </w:r>
      <w:r w:rsidR="006D70B1" w:rsidRPr="00FE4E59">
        <w:rPr>
          <w:rFonts w:eastAsia="Times New Roman"/>
          <w:lang w:eastAsia="nl-NL"/>
        </w:rPr>
        <w:t xml:space="preserve"> Patrick Curran, </w:t>
      </w:r>
      <w:r w:rsidR="00DC7EC5">
        <w:rPr>
          <w:rFonts w:eastAsia="Times New Roman"/>
          <w:lang w:eastAsia="nl-NL"/>
        </w:rPr>
        <w:t>Archdeacon of the Eastern Archdeaconry of the Anglican Church in Europe</w:t>
      </w:r>
      <w:r w:rsidR="006D70B1" w:rsidRPr="00FE4E59">
        <w:rPr>
          <w:rFonts w:eastAsia="Times New Roman"/>
          <w:lang w:eastAsia="nl-NL"/>
        </w:rPr>
        <w:t xml:space="preserve">, </w:t>
      </w:r>
      <w:r w:rsidR="001E5235" w:rsidRPr="00FE4E59">
        <w:rPr>
          <w:rFonts w:eastAsia="Times New Roman"/>
          <w:lang w:eastAsia="nl-NL"/>
        </w:rPr>
        <w:t>together with all the present will bring before God needs and opportunities of our continent</w:t>
      </w:r>
      <w:r w:rsidR="001E5235" w:rsidRPr="00FE4E59">
        <w:rPr>
          <w:shd w:val="clear" w:color="auto" w:fill="FFFFFF"/>
        </w:rPr>
        <w:t>. The intention of the prayer is extremely timely</w:t>
      </w:r>
      <w:r w:rsidR="006D70B1" w:rsidRPr="00FE4E59">
        <w:rPr>
          <w:shd w:val="clear" w:color="auto" w:fill="FFFFFF"/>
        </w:rPr>
        <w:t xml:space="preserve">: </w:t>
      </w:r>
      <w:r w:rsidR="001E5235" w:rsidRPr="00FE4E59">
        <w:rPr>
          <w:shd w:val="clear" w:color="auto" w:fill="FFFFFF"/>
        </w:rPr>
        <w:t>unity in diversity, peace in justice</w:t>
      </w:r>
      <w:r w:rsidR="006D70B1" w:rsidRPr="00FE4E59">
        <w:rPr>
          <w:shd w:val="clear" w:color="auto" w:fill="FFFFFF"/>
        </w:rPr>
        <w:t xml:space="preserve">. </w:t>
      </w:r>
    </w:p>
    <w:p w:rsidR="006D70B1" w:rsidRDefault="001E5235" w:rsidP="00961409">
      <w:pPr>
        <w:shd w:val="clear" w:color="auto" w:fill="FFFFFF"/>
        <w:spacing w:before="120"/>
        <w:rPr>
          <w:rFonts w:eastAsia="Times New Roman"/>
          <w:bCs/>
          <w:iCs/>
          <w:lang w:eastAsia="nl-NL"/>
        </w:rPr>
      </w:pPr>
      <w:r w:rsidRPr="00FE4E59">
        <w:rPr>
          <w:shd w:val="clear" w:color="auto" w:fill="FFFFFF"/>
        </w:rPr>
        <w:t>Following personalities will address the gathering</w:t>
      </w:r>
      <w:r w:rsidR="006D70B1" w:rsidRPr="00FE4E59">
        <w:t xml:space="preserve">: </w:t>
      </w:r>
      <w:r w:rsidR="006D70B1" w:rsidRPr="00FE4E59">
        <w:rPr>
          <w:rFonts w:eastAsia="Times New Roman"/>
          <w:bCs/>
          <w:iCs/>
          <w:lang w:eastAsia="nl-NL"/>
        </w:rPr>
        <w:t xml:space="preserve">Thomas </w:t>
      </w:r>
      <w:proofErr w:type="spellStart"/>
      <w:r w:rsidR="006D70B1" w:rsidRPr="00FE4E59">
        <w:rPr>
          <w:rFonts w:eastAsia="Times New Roman"/>
          <w:bCs/>
          <w:iCs/>
          <w:lang w:eastAsia="nl-NL"/>
        </w:rPr>
        <w:t>Hennefeld</w:t>
      </w:r>
      <w:proofErr w:type="spellEnd"/>
      <w:r w:rsidR="006D70B1" w:rsidRPr="00FE4E59">
        <w:rPr>
          <w:rFonts w:eastAsia="Times New Roman"/>
          <w:bCs/>
          <w:lang w:eastAsia="nl-NL"/>
        </w:rPr>
        <w:t xml:space="preserve">, </w:t>
      </w:r>
      <w:r w:rsidR="008332E8">
        <w:rPr>
          <w:rFonts w:eastAsia="Times New Roman"/>
          <w:bCs/>
          <w:lang w:eastAsia="nl-NL"/>
        </w:rPr>
        <w:t xml:space="preserve">Superintendent of the Reformed Church of </w:t>
      </w:r>
      <w:r w:rsidR="006D70B1" w:rsidRPr="00FE4E59">
        <w:rPr>
          <w:rFonts w:eastAsia="Times New Roman"/>
          <w:bCs/>
          <w:lang w:eastAsia="nl-NL"/>
        </w:rPr>
        <w:t>Austria</w:t>
      </w:r>
      <w:r w:rsidR="008332E8">
        <w:rPr>
          <w:rFonts w:eastAsia="Times New Roman"/>
          <w:bCs/>
          <w:lang w:eastAsia="nl-NL"/>
        </w:rPr>
        <w:t xml:space="preserve"> and</w:t>
      </w:r>
      <w:r w:rsidR="00BE5426">
        <w:rPr>
          <w:rFonts w:eastAsia="Times New Roman"/>
          <w:lang w:eastAsia="nl-NL"/>
        </w:rPr>
        <w:t xml:space="preserve"> President of the Ecumenical Council of Churches</w:t>
      </w:r>
      <w:r w:rsidR="006D70B1" w:rsidRPr="00FE4E59">
        <w:rPr>
          <w:rFonts w:eastAsia="Times New Roman"/>
          <w:lang w:eastAsia="nl-NL"/>
        </w:rPr>
        <w:t xml:space="preserve"> </w:t>
      </w:r>
      <w:r w:rsidR="00BE5426">
        <w:rPr>
          <w:rFonts w:eastAsia="Times New Roman"/>
          <w:lang w:eastAsia="nl-NL"/>
        </w:rPr>
        <w:t>in Austria</w:t>
      </w:r>
      <w:r w:rsidR="00CA68AF">
        <w:rPr>
          <w:rFonts w:eastAsia="Times New Roman"/>
          <w:lang w:eastAsia="nl-NL"/>
        </w:rPr>
        <w:t>,</w:t>
      </w:r>
      <w:r w:rsidR="00BE5426">
        <w:rPr>
          <w:rFonts w:eastAsia="Times New Roman"/>
          <w:lang w:eastAsia="nl-NL"/>
        </w:rPr>
        <w:t xml:space="preserve"> and</w:t>
      </w:r>
      <w:r w:rsidR="006D70B1" w:rsidRPr="00FE4E59">
        <w:rPr>
          <w:rFonts w:eastAsia="Times New Roman"/>
          <w:lang w:eastAsia="nl-NL"/>
        </w:rPr>
        <w:t xml:space="preserve"> </w:t>
      </w:r>
      <w:proofErr w:type="spellStart"/>
      <w:r w:rsidR="00BE5426">
        <w:rPr>
          <w:rFonts w:eastAsia="Times New Roman"/>
          <w:bCs/>
          <w:iCs/>
          <w:lang w:eastAsia="nl-NL"/>
        </w:rPr>
        <w:t>Joe</w:t>
      </w:r>
      <w:r w:rsidR="006D70B1" w:rsidRPr="00FE4E59">
        <w:rPr>
          <w:rFonts w:eastAsia="Times New Roman"/>
          <w:bCs/>
          <w:iCs/>
          <w:lang w:eastAsia="nl-NL"/>
        </w:rPr>
        <w:t>rg</w:t>
      </w:r>
      <w:proofErr w:type="spellEnd"/>
      <w:r w:rsidR="006D70B1" w:rsidRPr="00FE4E59">
        <w:rPr>
          <w:rFonts w:eastAsia="Times New Roman"/>
          <w:bCs/>
          <w:iCs/>
          <w:lang w:eastAsia="nl-NL"/>
        </w:rPr>
        <w:t xml:space="preserve"> </w:t>
      </w:r>
      <w:proofErr w:type="spellStart"/>
      <w:r w:rsidR="006D70B1" w:rsidRPr="00FE4E59">
        <w:rPr>
          <w:rFonts w:eastAsia="Times New Roman"/>
          <w:bCs/>
          <w:iCs/>
          <w:lang w:eastAsia="nl-NL"/>
        </w:rPr>
        <w:t>Wojahn</w:t>
      </w:r>
      <w:proofErr w:type="spellEnd"/>
      <w:r w:rsidR="006D70B1" w:rsidRPr="00FE4E59">
        <w:rPr>
          <w:rFonts w:eastAsia="Times New Roman"/>
          <w:bCs/>
          <w:iCs/>
          <w:lang w:eastAsia="nl-NL"/>
        </w:rPr>
        <w:t xml:space="preserve">, </w:t>
      </w:r>
      <w:r w:rsidR="00BE5426">
        <w:rPr>
          <w:rFonts w:eastAsia="Times New Roman"/>
          <w:bCs/>
          <w:iCs/>
          <w:lang w:eastAsia="nl-NL"/>
        </w:rPr>
        <w:t xml:space="preserve">Head of the European Commission Representation </w:t>
      </w:r>
      <w:r w:rsidR="006D70B1" w:rsidRPr="00FE4E59">
        <w:rPr>
          <w:rFonts w:eastAsia="Times New Roman"/>
          <w:bCs/>
          <w:iCs/>
          <w:lang w:eastAsia="nl-NL"/>
        </w:rPr>
        <w:t>in Austria.</w:t>
      </w:r>
      <w:r w:rsidR="006D70B1" w:rsidRPr="00FE4474">
        <w:rPr>
          <w:rFonts w:eastAsia="Times New Roman"/>
          <w:bCs/>
          <w:iCs/>
          <w:lang w:eastAsia="nl-NL"/>
        </w:rPr>
        <w:t xml:space="preserve">  </w:t>
      </w:r>
    </w:p>
    <w:p w:rsidR="00E22B27" w:rsidRPr="00FE4474" w:rsidRDefault="00E22B27" w:rsidP="006D70B1">
      <w:pPr>
        <w:shd w:val="clear" w:color="auto" w:fill="FFFFFF"/>
        <w:rPr>
          <w:b/>
          <w:sz w:val="20"/>
          <w:szCs w:val="20"/>
        </w:rPr>
      </w:pPr>
    </w:p>
    <w:p w:rsidR="005A335A" w:rsidRPr="00FE4474" w:rsidRDefault="001E5235" w:rsidP="006D70B1">
      <w:pPr>
        <w:rPr>
          <w:rStyle w:val="Collegamentoipertestuale"/>
          <w:color w:val="auto"/>
          <w:szCs w:val="22"/>
          <w:u w:val="none"/>
        </w:rPr>
      </w:pPr>
      <w:r w:rsidRPr="00FE4474">
        <w:rPr>
          <w:sz w:val="22"/>
          <w:szCs w:val="22"/>
        </w:rPr>
        <w:t>For further information on</w:t>
      </w:r>
      <w:r w:rsidR="006D70B1" w:rsidRPr="00FE4474">
        <w:rPr>
          <w:sz w:val="22"/>
          <w:szCs w:val="22"/>
        </w:rPr>
        <w:t xml:space="preserve"> </w:t>
      </w:r>
      <w:r w:rsidRPr="00FE4474">
        <w:rPr>
          <w:i/>
          <w:sz w:val="22"/>
          <w:szCs w:val="22"/>
        </w:rPr>
        <w:t>Together for Europe</w:t>
      </w:r>
      <w:r w:rsidR="006D70B1" w:rsidRPr="00FE4474">
        <w:rPr>
          <w:sz w:val="22"/>
          <w:szCs w:val="22"/>
        </w:rPr>
        <w:t xml:space="preserve">: </w:t>
      </w:r>
      <w:r w:rsidR="006D70B1" w:rsidRPr="00FE4474">
        <w:rPr>
          <w:color w:val="365F91" w:themeColor="accent1" w:themeShade="BF"/>
          <w:sz w:val="22"/>
          <w:szCs w:val="22"/>
        </w:rPr>
        <w:t>www.together4europe.org</w:t>
      </w:r>
    </w:p>
    <w:sectPr w:rsidR="005A335A" w:rsidRPr="00FE4474" w:rsidSect="00E22B27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134" w:bottom="426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7BE" w:rsidRDefault="00A657BE" w:rsidP="00FA21C9">
      <w:r>
        <w:separator/>
      </w:r>
    </w:p>
  </w:endnote>
  <w:endnote w:type="continuationSeparator" w:id="0">
    <w:p w:rsidR="00A657BE" w:rsidRDefault="00A657BE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46" w:rsidRDefault="00811184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C6046" w:rsidRPr="00A41F33" w:rsidRDefault="00BC6046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C6046" w:rsidRPr="00A41F33" w:rsidRDefault="00BC6046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C6046" w:rsidRPr="00A41F33" w:rsidRDefault="00BC6046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C6046" w:rsidRPr="008D1767" w:rsidRDefault="00BC6046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C6046" w:rsidRPr="001F70F8" w:rsidRDefault="00BC6046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C6046" w:rsidRPr="00A41F33" w:rsidRDefault="00BC6046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C6046" w:rsidRPr="00A41F33" w:rsidRDefault="00BC6046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C6046" w:rsidRPr="00A41F33" w:rsidRDefault="00BC6046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C6046" w:rsidRPr="008D1767" w:rsidRDefault="00BC6046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C6046" w:rsidRPr="001F70F8" w:rsidRDefault="00BC6046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C6046" w:rsidRPr="001F70F8" w:rsidRDefault="00BC6046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C6046" w:rsidRPr="00A41F33" w:rsidRDefault="00BC6046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C6046" w:rsidRPr="00A41F33" w:rsidRDefault="00BC6046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C6046" w:rsidRPr="001F70F8" w:rsidRDefault="00BC6046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46" w:rsidRDefault="00BC6046" w:rsidP="00C50B71">
    <w:pPr>
      <w:pStyle w:val="VorformatierterText"/>
      <w:spacing w:line="240" w:lineRule="atLeast"/>
    </w:pPr>
  </w:p>
  <w:p w:rsidR="00BC6046" w:rsidRPr="00C50B71" w:rsidRDefault="00BC6046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7BE" w:rsidRDefault="00A657BE" w:rsidP="00FA21C9">
      <w:r>
        <w:separator/>
      </w:r>
    </w:p>
  </w:footnote>
  <w:footnote w:type="continuationSeparator" w:id="0">
    <w:p w:rsidR="00A657BE" w:rsidRDefault="00A657BE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46" w:rsidRDefault="00BC6046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046" w:rsidRDefault="00BC6046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C6046" w:rsidRDefault="00BC6046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BC6046" w:rsidRPr="00146DCF" w:rsidRDefault="00BC6046" w:rsidP="00146DCF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BC6046" w:rsidRDefault="00BC6046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</w:t>
    </w: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+43 664 8760049 (Austria)</w:t>
    </w:r>
    <w:r w:rsidRPr="00146DCF">
      <w:rPr>
        <w:b/>
        <w:bCs/>
        <w:color w:val="1F497D"/>
        <w:sz w:val="20"/>
        <w:szCs w:val="20"/>
        <w:lang w:val="en-US"/>
      </w:rPr>
      <w:t xml:space="preserve"> </w:t>
    </w:r>
    <w:r w:rsidR="00FE4474"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|</w:t>
    </w: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the Neth</w:t>
    </w: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erland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s</w:t>
    </w: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) </w:t>
    </w:r>
  </w:p>
  <w:p w:rsidR="00BC6046" w:rsidRPr="00146DCF" w:rsidRDefault="00BC6046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 w:rsidRPr="00146DCF"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BC6046" w:rsidRPr="00146DCF" w:rsidRDefault="00BC6046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A6605"/>
    <w:rsid w:val="001B04D0"/>
    <w:rsid w:val="001B60BB"/>
    <w:rsid w:val="001C6805"/>
    <w:rsid w:val="001E1A37"/>
    <w:rsid w:val="001E23F3"/>
    <w:rsid w:val="001E5235"/>
    <w:rsid w:val="001F1C4E"/>
    <w:rsid w:val="001F70F8"/>
    <w:rsid w:val="00214C28"/>
    <w:rsid w:val="00217628"/>
    <w:rsid w:val="00221DE8"/>
    <w:rsid w:val="00223912"/>
    <w:rsid w:val="00232704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32A"/>
    <w:rsid w:val="002A4719"/>
    <w:rsid w:val="002B7633"/>
    <w:rsid w:val="002C7BB6"/>
    <w:rsid w:val="002E3303"/>
    <w:rsid w:val="002E6F3E"/>
    <w:rsid w:val="002F19BE"/>
    <w:rsid w:val="002F1F87"/>
    <w:rsid w:val="002F3BBF"/>
    <w:rsid w:val="002F5118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1AEA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E6B57"/>
    <w:rsid w:val="003F1698"/>
    <w:rsid w:val="003F75B2"/>
    <w:rsid w:val="00401E2B"/>
    <w:rsid w:val="00402FDD"/>
    <w:rsid w:val="00404748"/>
    <w:rsid w:val="00404A7B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85525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1184"/>
    <w:rsid w:val="00814D2D"/>
    <w:rsid w:val="00822B48"/>
    <w:rsid w:val="00824783"/>
    <w:rsid w:val="0083085D"/>
    <w:rsid w:val="008332E8"/>
    <w:rsid w:val="00835961"/>
    <w:rsid w:val="00841798"/>
    <w:rsid w:val="00841903"/>
    <w:rsid w:val="00841D4E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61409"/>
    <w:rsid w:val="00972554"/>
    <w:rsid w:val="00974644"/>
    <w:rsid w:val="009757C8"/>
    <w:rsid w:val="009E1AC3"/>
    <w:rsid w:val="009F1EEE"/>
    <w:rsid w:val="00A0407F"/>
    <w:rsid w:val="00A157A9"/>
    <w:rsid w:val="00A157FE"/>
    <w:rsid w:val="00A23BA6"/>
    <w:rsid w:val="00A34ED6"/>
    <w:rsid w:val="00A41F33"/>
    <w:rsid w:val="00A657BE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B6759"/>
    <w:rsid w:val="00AC61DA"/>
    <w:rsid w:val="00AD4FF5"/>
    <w:rsid w:val="00AE02EA"/>
    <w:rsid w:val="00AE7BB3"/>
    <w:rsid w:val="00B00398"/>
    <w:rsid w:val="00B01405"/>
    <w:rsid w:val="00B02D6A"/>
    <w:rsid w:val="00B05C28"/>
    <w:rsid w:val="00B069CE"/>
    <w:rsid w:val="00B125F9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C6046"/>
    <w:rsid w:val="00BD35FA"/>
    <w:rsid w:val="00BD5AB8"/>
    <w:rsid w:val="00BD65DC"/>
    <w:rsid w:val="00BE0704"/>
    <w:rsid w:val="00BE2C0C"/>
    <w:rsid w:val="00BE53C1"/>
    <w:rsid w:val="00BE5426"/>
    <w:rsid w:val="00BF576F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49BD"/>
    <w:rsid w:val="00C852A4"/>
    <w:rsid w:val="00CA68AF"/>
    <w:rsid w:val="00CB2B9C"/>
    <w:rsid w:val="00CC20F6"/>
    <w:rsid w:val="00CC4047"/>
    <w:rsid w:val="00CC487A"/>
    <w:rsid w:val="00CE5716"/>
    <w:rsid w:val="00CF0904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C7EC5"/>
    <w:rsid w:val="00DD2EF7"/>
    <w:rsid w:val="00DF7B83"/>
    <w:rsid w:val="00E06471"/>
    <w:rsid w:val="00E112C5"/>
    <w:rsid w:val="00E14223"/>
    <w:rsid w:val="00E17AD5"/>
    <w:rsid w:val="00E22B27"/>
    <w:rsid w:val="00E23DA1"/>
    <w:rsid w:val="00E27337"/>
    <w:rsid w:val="00E27E5B"/>
    <w:rsid w:val="00E53761"/>
    <w:rsid w:val="00E556E6"/>
    <w:rsid w:val="00E613A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A4CB4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E4474"/>
    <w:rsid w:val="00FE4E59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en-GB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character" w:customStyle="1" w:styleId="apple-converted-space">
    <w:name w:val="apple-converted-space"/>
    <w:basedOn w:val="Carpredefinitoparagrafo"/>
    <w:rsid w:val="002A43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Rome, le  XX octobre 2011</vt:lpstr>
      <vt:lpstr>Rome, le  XX octobre 2011</vt:lpstr>
      <vt:lpstr>Rome, le  XX octobre 2011</vt:lpstr>
    </vt:vector>
  </TitlesOfParts>
  <Company>HP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3</cp:revision>
  <cp:lastPrinted>2017-10-30T17:05:00Z</cp:lastPrinted>
  <dcterms:created xsi:type="dcterms:W3CDTF">2017-10-31T12:25:00Z</dcterms:created>
  <dcterms:modified xsi:type="dcterms:W3CDTF">2017-10-31T14:54:00Z</dcterms:modified>
</cp:coreProperties>
</file>