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B1" w:rsidRPr="00471E82" w:rsidRDefault="00471E82" w:rsidP="006D70B1">
      <w:pPr>
        <w:jc w:val="right"/>
        <w:rPr>
          <w:b/>
          <w:color w:val="FF0000"/>
          <w:sz w:val="32"/>
          <w:szCs w:val="32"/>
          <w:u w:val="single"/>
          <w:lang w:val="en-US"/>
        </w:rPr>
      </w:pPr>
      <w:r w:rsidRPr="00471E82">
        <w:rPr>
          <w:b/>
          <w:u w:val="single"/>
          <w:lang w:val="en-US"/>
        </w:rPr>
        <w:t xml:space="preserve">Press Release </w:t>
      </w:r>
      <w:r w:rsidR="00002A33" w:rsidRPr="00471E82">
        <w:rPr>
          <w:b/>
          <w:u w:val="single"/>
          <w:lang w:val="en-US"/>
        </w:rPr>
        <w:t xml:space="preserve">n° 2 </w:t>
      </w:r>
      <w:r>
        <w:rPr>
          <w:b/>
          <w:u w:val="single"/>
          <w:lang w:val="en-US"/>
        </w:rPr>
        <w:t xml:space="preserve">of Nov </w:t>
      </w:r>
      <w:r w:rsidR="006D70B1" w:rsidRPr="00471E82">
        <w:rPr>
          <w:b/>
          <w:u w:val="single"/>
          <w:lang w:val="en-US"/>
        </w:rPr>
        <w:t>1</w:t>
      </w:r>
      <w:r w:rsidR="00002A33" w:rsidRPr="00471E82">
        <w:rPr>
          <w:b/>
          <w:u w:val="single"/>
          <w:lang w:val="en-US"/>
        </w:rPr>
        <w:t>1</w:t>
      </w:r>
      <w:r>
        <w:rPr>
          <w:b/>
          <w:u w:val="single"/>
          <w:lang w:val="en-US"/>
        </w:rPr>
        <w:t xml:space="preserve">, </w:t>
      </w:r>
      <w:r w:rsidR="006D70B1" w:rsidRPr="00471E82">
        <w:rPr>
          <w:b/>
          <w:u w:val="single"/>
          <w:lang w:val="en-US"/>
        </w:rPr>
        <w:t>2017</w:t>
      </w:r>
      <w:r w:rsidR="006D70B1" w:rsidRPr="00471E82">
        <w:rPr>
          <w:b/>
          <w:sz w:val="32"/>
          <w:szCs w:val="32"/>
          <w:u w:val="single"/>
          <w:lang w:val="en-US"/>
        </w:rPr>
        <w:t xml:space="preserve"> </w:t>
      </w:r>
      <w:r w:rsidR="006D70B1" w:rsidRPr="00471E82">
        <w:rPr>
          <w:b/>
          <w:color w:val="FF0000"/>
          <w:sz w:val="32"/>
          <w:szCs w:val="32"/>
          <w:u w:val="single"/>
          <w:lang w:val="en-US"/>
        </w:rPr>
        <w:t xml:space="preserve"> </w:t>
      </w:r>
    </w:p>
    <w:p w:rsidR="00E70848" w:rsidRPr="00471E82" w:rsidRDefault="00E70848" w:rsidP="006D70B1">
      <w:pPr>
        <w:rPr>
          <w:b/>
          <w:i/>
          <w:sz w:val="28"/>
          <w:szCs w:val="28"/>
          <w:lang w:val="en-US"/>
        </w:rPr>
      </w:pPr>
    </w:p>
    <w:p w:rsidR="00002A33" w:rsidRPr="00471E82" w:rsidRDefault="00002A33" w:rsidP="006D70B1">
      <w:pPr>
        <w:rPr>
          <w:b/>
          <w:i/>
          <w:sz w:val="28"/>
          <w:szCs w:val="28"/>
          <w:lang w:val="en-US"/>
        </w:rPr>
      </w:pPr>
    </w:p>
    <w:p w:rsidR="006D70B1" w:rsidRPr="00A415F9" w:rsidRDefault="00471E82" w:rsidP="006D70B1">
      <w:pPr>
        <w:rPr>
          <w:b/>
          <w:sz w:val="28"/>
          <w:szCs w:val="28"/>
          <w:lang w:val="en-US"/>
        </w:rPr>
      </w:pPr>
      <w:r w:rsidRPr="00A415F9">
        <w:rPr>
          <w:b/>
          <w:i/>
          <w:sz w:val="28"/>
          <w:szCs w:val="28"/>
          <w:lang w:val="en-US"/>
        </w:rPr>
        <w:t>Together for E</w:t>
      </w:r>
      <w:r w:rsidR="006D70B1" w:rsidRPr="00A415F9">
        <w:rPr>
          <w:b/>
          <w:i/>
          <w:sz w:val="28"/>
          <w:szCs w:val="28"/>
          <w:lang w:val="en-US"/>
        </w:rPr>
        <w:t>urop</w:t>
      </w:r>
      <w:r w:rsidRPr="00A415F9">
        <w:rPr>
          <w:b/>
          <w:i/>
          <w:sz w:val="28"/>
          <w:szCs w:val="28"/>
          <w:lang w:val="en-US"/>
        </w:rPr>
        <w:t>e</w:t>
      </w:r>
      <w:r w:rsidR="006D70B1" w:rsidRPr="00A415F9">
        <w:rPr>
          <w:b/>
          <w:i/>
          <w:sz w:val="28"/>
          <w:szCs w:val="28"/>
          <w:lang w:val="en-US"/>
        </w:rPr>
        <w:t xml:space="preserve"> </w:t>
      </w:r>
      <w:r w:rsidR="00002A33" w:rsidRPr="00A415F9">
        <w:rPr>
          <w:b/>
          <w:sz w:val="28"/>
          <w:szCs w:val="28"/>
          <w:lang w:val="en-US"/>
        </w:rPr>
        <w:t>a</w:t>
      </w:r>
      <w:r w:rsidRPr="00A415F9">
        <w:rPr>
          <w:b/>
          <w:sz w:val="28"/>
          <w:szCs w:val="28"/>
          <w:lang w:val="en-US"/>
        </w:rPr>
        <w:t>t</w:t>
      </w:r>
      <w:r w:rsidR="00002A33" w:rsidRPr="00A415F9">
        <w:rPr>
          <w:b/>
          <w:sz w:val="28"/>
          <w:szCs w:val="28"/>
          <w:lang w:val="en-US"/>
        </w:rPr>
        <w:t xml:space="preserve"> Vienna</w:t>
      </w:r>
    </w:p>
    <w:p w:rsidR="00A415F9" w:rsidRPr="00471E82" w:rsidRDefault="00A415F9" w:rsidP="006D70B1">
      <w:pPr>
        <w:rPr>
          <w:b/>
          <w:sz w:val="28"/>
          <w:szCs w:val="28"/>
          <w:lang w:val="en-US"/>
        </w:rPr>
      </w:pPr>
    </w:p>
    <w:p w:rsidR="00471E82" w:rsidRDefault="00471E82" w:rsidP="00A415F9">
      <w:pPr>
        <w:rPr>
          <w:b/>
          <w:sz w:val="28"/>
          <w:szCs w:val="28"/>
          <w:lang w:val="it-IT"/>
        </w:rPr>
      </w:pPr>
      <w:proofErr w:type="spellStart"/>
      <w:r w:rsidRPr="00471E82">
        <w:rPr>
          <w:b/>
          <w:sz w:val="28"/>
          <w:szCs w:val="28"/>
          <w:lang w:val="it-IT"/>
        </w:rPr>
        <w:t>Ecumenical</w:t>
      </w:r>
      <w:proofErr w:type="spellEnd"/>
      <w:r w:rsidRPr="00471E82">
        <w:rPr>
          <w:b/>
          <w:sz w:val="28"/>
          <w:szCs w:val="28"/>
          <w:lang w:val="it-IT"/>
        </w:rPr>
        <w:t xml:space="preserve"> </w:t>
      </w:r>
      <w:proofErr w:type="spellStart"/>
      <w:r w:rsidRPr="00471E82">
        <w:rPr>
          <w:b/>
          <w:sz w:val="28"/>
          <w:szCs w:val="28"/>
          <w:lang w:val="it-IT"/>
        </w:rPr>
        <w:t>Prayer</w:t>
      </w:r>
      <w:proofErr w:type="spellEnd"/>
      <w:r w:rsidRPr="00471E82">
        <w:rPr>
          <w:b/>
          <w:sz w:val="28"/>
          <w:szCs w:val="28"/>
          <w:lang w:val="it-IT"/>
        </w:rPr>
        <w:t xml:space="preserve"> </w:t>
      </w:r>
      <w:proofErr w:type="spellStart"/>
      <w:r w:rsidRPr="00471E82">
        <w:rPr>
          <w:b/>
          <w:sz w:val="28"/>
          <w:szCs w:val="28"/>
          <w:lang w:val="it-IT"/>
        </w:rPr>
        <w:t>for</w:t>
      </w:r>
      <w:proofErr w:type="spellEnd"/>
      <w:r w:rsidRPr="00471E82">
        <w:rPr>
          <w:b/>
          <w:sz w:val="28"/>
          <w:szCs w:val="28"/>
          <w:lang w:val="it-IT"/>
        </w:rPr>
        <w:t xml:space="preserve"> </w:t>
      </w:r>
      <w:proofErr w:type="spellStart"/>
      <w:r w:rsidRPr="00471E82">
        <w:rPr>
          <w:b/>
          <w:sz w:val="28"/>
          <w:szCs w:val="28"/>
          <w:lang w:val="it-IT"/>
        </w:rPr>
        <w:t>Europe</w:t>
      </w:r>
      <w:proofErr w:type="spellEnd"/>
    </w:p>
    <w:p w:rsidR="00471E82" w:rsidRDefault="00471E82" w:rsidP="00A415F9">
      <w:pPr>
        <w:rPr>
          <w:sz w:val="26"/>
          <w:szCs w:val="26"/>
          <w:lang w:val="en-US"/>
        </w:rPr>
      </w:pPr>
      <w:r w:rsidRPr="00A415F9">
        <w:rPr>
          <w:sz w:val="26"/>
          <w:szCs w:val="26"/>
          <w:lang w:val="en-US"/>
        </w:rPr>
        <w:t>On the 9</w:t>
      </w:r>
      <w:r w:rsidRPr="00A415F9">
        <w:rPr>
          <w:sz w:val="26"/>
          <w:szCs w:val="26"/>
          <w:vertAlign w:val="superscript"/>
          <w:lang w:val="en-US"/>
        </w:rPr>
        <w:t>th</w:t>
      </w:r>
      <w:r w:rsidRPr="00A415F9">
        <w:rPr>
          <w:sz w:val="26"/>
          <w:szCs w:val="26"/>
          <w:lang w:val="en-US"/>
        </w:rPr>
        <w:t xml:space="preserve"> November, 2017, Vienna Cathedral – dedicated to St Stephen - became the focal point for Europe.</w:t>
      </w:r>
    </w:p>
    <w:p w:rsidR="00A415F9" w:rsidRPr="00A415F9" w:rsidRDefault="00A415F9" w:rsidP="00A415F9">
      <w:pPr>
        <w:rPr>
          <w:sz w:val="26"/>
          <w:szCs w:val="26"/>
          <w:lang w:val="en-US"/>
        </w:rPr>
      </w:pPr>
    </w:p>
    <w:p w:rsidR="00A415F9" w:rsidRDefault="00A415F9" w:rsidP="00A415F9">
      <w:pPr>
        <w:rPr>
          <w:i/>
          <w:lang w:val="en-US"/>
        </w:rPr>
      </w:pPr>
      <w:r w:rsidRPr="00612B02">
        <w:rPr>
          <w:lang w:val="en-US"/>
        </w:rPr>
        <w:t xml:space="preserve">Visible, inviting, and European – this is how this “Ecumenical Evening Prayer for Europe” came across in the cathedral church of Vienna, the </w:t>
      </w:r>
      <w:proofErr w:type="spellStart"/>
      <w:r w:rsidRPr="00AD128D">
        <w:rPr>
          <w:i/>
          <w:lang w:val="en-US"/>
        </w:rPr>
        <w:t>Stephansdom</w:t>
      </w:r>
      <w:proofErr w:type="spellEnd"/>
      <w:r w:rsidRPr="00AD128D">
        <w:rPr>
          <w:i/>
          <w:lang w:val="en-US"/>
        </w:rPr>
        <w:t>.</w:t>
      </w:r>
    </w:p>
    <w:p w:rsidR="00A415F9" w:rsidRPr="00612B02" w:rsidRDefault="00A415F9" w:rsidP="00A415F9">
      <w:pPr>
        <w:rPr>
          <w:lang w:val="en-US"/>
        </w:rPr>
      </w:pPr>
    </w:p>
    <w:p w:rsidR="00A415F9" w:rsidRDefault="00A415F9" w:rsidP="00A415F9">
      <w:pPr>
        <w:rPr>
          <w:lang w:val="en-US"/>
        </w:rPr>
      </w:pPr>
      <w:r w:rsidRPr="00612B02">
        <w:rPr>
          <w:lang w:val="en-US"/>
        </w:rPr>
        <w:t>Members of the ecumenical network </w:t>
      </w:r>
      <w:r w:rsidRPr="00612B02">
        <w:rPr>
          <w:rStyle w:val="Enfasicorsivo"/>
          <w:lang w:val="en-US"/>
        </w:rPr>
        <w:t>Together for Europe</w:t>
      </w:r>
      <w:r w:rsidRPr="00612B02">
        <w:rPr>
          <w:lang w:val="en-US"/>
        </w:rPr>
        <w:t xml:space="preserve"> at the heart of the Austrian capital city, at the vigil of their annual Congress. They came from countries such as Portugal, Russia, England, and Greece. Their aim: unity and reconciliation among various </w:t>
      </w:r>
      <w:r>
        <w:rPr>
          <w:lang w:val="en-US"/>
        </w:rPr>
        <w:t xml:space="preserve">Christian </w:t>
      </w:r>
      <w:r w:rsidRPr="00612B02">
        <w:rPr>
          <w:lang w:val="en-US"/>
        </w:rPr>
        <w:t xml:space="preserve">denominations and cultures, as well as solidarity and </w:t>
      </w:r>
      <w:r w:rsidRPr="006321D2">
        <w:rPr>
          <w:lang w:val="en-US"/>
        </w:rPr>
        <w:t>integration</w:t>
      </w:r>
      <w:r>
        <w:rPr>
          <w:lang w:val="en-US"/>
        </w:rPr>
        <w:t xml:space="preserve"> </w:t>
      </w:r>
      <w:r w:rsidRPr="00612B02">
        <w:rPr>
          <w:lang w:val="en-US"/>
        </w:rPr>
        <w:t>within Europe.</w:t>
      </w:r>
    </w:p>
    <w:p w:rsidR="00A415F9" w:rsidRPr="00612B02" w:rsidRDefault="00A415F9" w:rsidP="00A415F9">
      <w:pPr>
        <w:rPr>
          <w:lang w:val="en-US"/>
        </w:rPr>
      </w:pPr>
    </w:p>
    <w:p w:rsidR="00A415F9" w:rsidRDefault="00A415F9" w:rsidP="00A415F9">
      <w:pPr>
        <w:rPr>
          <w:lang w:val="en-US"/>
        </w:rPr>
      </w:pPr>
      <w:r w:rsidRPr="00612B02">
        <w:rPr>
          <w:lang w:val="en-US"/>
        </w:rPr>
        <w:t xml:space="preserve">Cardinal </w:t>
      </w:r>
      <w:proofErr w:type="spellStart"/>
      <w:r w:rsidRPr="00612B02">
        <w:rPr>
          <w:lang w:val="en-US"/>
        </w:rPr>
        <w:t>Christoph</w:t>
      </w:r>
      <w:proofErr w:type="spellEnd"/>
      <w:r w:rsidRPr="00612B02">
        <w:rPr>
          <w:lang w:val="en-US"/>
        </w:rPr>
        <w:t xml:space="preserve"> </w:t>
      </w:r>
      <w:proofErr w:type="spellStart"/>
      <w:r w:rsidRPr="00612B02">
        <w:rPr>
          <w:lang w:val="en-US"/>
        </w:rPr>
        <w:t>Schönborn</w:t>
      </w:r>
      <w:proofErr w:type="spellEnd"/>
      <w:r w:rsidRPr="00612B02">
        <w:rPr>
          <w:lang w:val="en-US"/>
        </w:rPr>
        <w:t xml:space="preserve"> lead an ecumenical group of </w:t>
      </w:r>
      <w:r>
        <w:rPr>
          <w:lang w:val="en-US"/>
        </w:rPr>
        <w:t>representatives</w:t>
      </w:r>
      <w:r w:rsidRPr="00612B02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612B02">
        <w:rPr>
          <w:lang w:val="en-US"/>
        </w:rPr>
        <w:t>various Churches</w:t>
      </w:r>
      <w:r>
        <w:rPr>
          <w:lang w:val="en-US"/>
        </w:rPr>
        <w:t>: h</w:t>
      </w:r>
      <w:r w:rsidRPr="00612B02">
        <w:rPr>
          <w:lang w:val="en-US"/>
        </w:rPr>
        <w:t>undreds of people gathered under the “</w:t>
      </w:r>
      <w:proofErr w:type="spellStart"/>
      <w:r w:rsidRPr="00612B02">
        <w:rPr>
          <w:lang w:val="en-US"/>
        </w:rPr>
        <w:t>Lettner</w:t>
      </w:r>
      <w:proofErr w:type="spellEnd"/>
      <w:r w:rsidRPr="00612B02">
        <w:rPr>
          <w:lang w:val="en-US"/>
        </w:rPr>
        <w:t xml:space="preserve">” Cross which is a significant memorial of the victims of the two world wars. </w:t>
      </w:r>
      <w:r w:rsidRPr="00A415F9">
        <w:rPr>
          <w:lang w:val="en-US"/>
        </w:rPr>
        <w:t xml:space="preserve">“People today do not expect us to rule, but to serve,” the Cardinal emphasized in his speech. </w:t>
      </w:r>
      <w:r w:rsidRPr="00A32B7C">
        <w:rPr>
          <w:lang w:val="en-US"/>
        </w:rPr>
        <w:t>The solemn prayer for a TOGETHERNESS of cultures and generations and for peace resounded powerfully.</w:t>
      </w:r>
    </w:p>
    <w:p w:rsidR="00A415F9" w:rsidRPr="00A32B7C" w:rsidRDefault="00A415F9" w:rsidP="00A415F9">
      <w:pPr>
        <w:rPr>
          <w:lang w:val="en-US"/>
        </w:rPr>
      </w:pPr>
    </w:p>
    <w:p w:rsidR="00A415F9" w:rsidRPr="00612B02" w:rsidRDefault="00A415F9" w:rsidP="00A415F9">
      <w:pPr>
        <w:rPr>
          <w:lang w:val="en-US"/>
        </w:rPr>
      </w:pPr>
      <w:r w:rsidRPr="00612B02">
        <w:rPr>
          <w:lang w:val="en-US"/>
        </w:rPr>
        <w:t>“This moment of prayer was a multilingual, visible, and European sign of hope,” said one of the participants, “and it gives us hope for the future.”</w:t>
      </w:r>
    </w:p>
    <w:p w:rsidR="00A415F9" w:rsidRPr="00AD128D" w:rsidRDefault="00A415F9" w:rsidP="00A415F9">
      <w:pPr>
        <w:shd w:val="clear" w:color="auto" w:fill="FFFFFF"/>
        <w:spacing w:before="120"/>
        <w:rPr>
          <w:lang w:val="en-US"/>
        </w:rPr>
      </w:pPr>
      <w:r w:rsidRPr="00612B02">
        <w:rPr>
          <w:lang w:val="en-US"/>
        </w:rPr>
        <w:t xml:space="preserve">At the reception that followed the celebration, </w:t>
      </w:r>
      <w:r w:rsidRPr="00A415F9">
        <w:rPr>
          <w:rFonts w:eastAsia="Times New Roman"/>
          <w:bCs/>
          <w:iCs/>
          <w:lang w:val="en-US" w:eastAsia="nl-NL"/>
        </w:rPr>
        <w:t xml:space="preserve">Thomas </w:t>
      </w:r>
      <w:proofErr w:type="spellStart"/>
      <w:r w:rsidRPr="00A415F9">
        <w:rPr>
          <w:rFonts w:eastAsia="Times New Roman"/>
          <w:bCs/>
          <w:iCs/>
          <w:lang w:val="en-US" w:eastAsia="nl-NL"/>
        </w:rPr>
        <w:t>Hennefeld</w:t>
      </w:r>
      <w:proofErr w:type="spellEnd"/>
      <w:r w:rsidRPr="00A415F9">
        <w:rPr>
          <w:rFonts w:eastAsia="Times New Roman"/>
          <w:bCs/>
          <w:lang w:val="en-US" w:eastAsia="nl-NL"/>
        </w:rPr>
        <w:t>, Superintendent of the Reformed Church of Austria and</w:t>
      </w:r>
      <w:r w:rsidRPr="00A415F9">
        <w:rPr>
          <w:rFonts w:eastAsia="Times New Roman"/>
          <w:lang w:val="en-US" w:eastAsia="nl-NL"/>
        </w:rPr>
        <w:t xml:space="preserve"> President of the Ecumenical Council of Churches in Austria, and </w:t>
      </w:r>
      <w:proofErr w:type="spellStart"/>
      <w:r w:rsidRPr="00A415F9">
        <w:rPr>
          <w:rFonts w:eastAsia="Times New Roman"/>
          <w:bCs/>
          <w:iCs/>
          <w:lang w:val="en-US" w:eastAsia="nl-NL"/>
        </w:rPr>
        <w:t>Joerg</w:t>
      </w:r>
      <w:proofErr w:type="spellEnd"/>
      <w:r w:rsidRPr="00A415F9">
        <w:rPr>
          <w:rFonts w:eastAsia="Times New Roman"/>
          <w:bCs/>
          <w:iCs/>
          <w:lang w:val="en-US" w:eastAsia="nl-NL"/>
        </w:rPr>
        <w:t xml:space="preserve"> </w:t>
      </w:r>
      <w:proofErr w:type="spellStart"/>
      <w:r w:rsidRPr="00A415F9">
        <w:rPr>
          <w:rFonts w:eastAsia="Times New Roman"/>
          <w:bCs/>
          <w:iCs/>
          <w:lang w:val="en-US" w:eastAsia="nl-NL"/>
        </w:rPr>
        <w:t>Wojahn</w:t>
      </w:r>
      <w:proofErr w:type="spellEnd"/>
      <w:r w:rsidRPr="00A415F9">
        <w:rPr>
          <w:rFonts w:eastAsia="Times New Roman"/>
          <w:bCs/>
          <w:iCs/>
          <w:lang w:val="en-US" w:eastAsia="nl-NL"/>
        </w:rPr>
        <w:t xml:space="preserve">, Head of the European Commission Representation in Austria, </w:t>
      </w:r>
      <w:r w:rsidRPr="00612B02">
        <w:rPr>
          <w:lang w:val="en-US"/>
        </w:rPr>
        <w:t xml:space="preserve"> underlined that Christian values are the basis for a united Europe. </w:t>
      </w:r>
      <w:r w:rsidRPr="00AD128D">
        <w:rPr>
          <w:lang w:val="en-US"/>
        </w:rPr>
        <w:t>"We need everybody," exclaimed the representative of the EU.</w:t>
      </w:r>
    </w:p>
    <w:p w:rsidR="00A415F9" w:rsidRDefault="00A415F9" w:rsidP="00A415F9">
      <w:pPr>
        <w:rPr>
          <w:lang w:val="en-US"/>
        </w:rPr>
      </w:pPr>
    </w:p>
    <w:p w:rsidR="00A415F9" w:rsidRPr="0074730D" w:rsidRDefault="00A415F9" w:rsidP="00A415F9">
      <w:pPr>
        <w:rPr>
          <w:lang w:val="en-US"/>
        </w:rPr>
      </w:pPr>
      <w:r w:rsidRPr="0074730D">
        <w:rPr>
          <w:lang w:val="en-US"/>
        </w:rPr>
        <w:t>After November 9, 1938 (the Night of Broken Glass) and November 9, 1989 (fall of the Berlin wall), couldn’t November 9, 2017, day of the ecumenica</w:t>
      </w:r>
      <w:r>
        <w:rPr>
          <w:lang w:val="en-US"/>
        </w:rPr>
        <w:t>l prayer</w:t>
      </w:r>
      <w:r w:rsidRPr="0074730D">
        <w:rPr>
          <w:lang w:val="en-US"/>
        </w:rPr>
        <w:t xml:space="preserve">, </w:t>
      </w:r>
      <w:r>
        <w:rPr>
          <w:lang w:val="en-US"/>
        </w:rPr>
        <w:t xml:space="preserve">be a </w:t>
      </w:r>
      <w:r w:rsidRPr="0074730D">
        <w:rPr>
          <w:lang w:val="en-US"/>
        </w:rPr>
        <w:t>significa</w:t>
      </w:r>
      <w:r>
        <w:rPr>
          <w:lang w:val="en-US"/>
        </w:rPr>
        <w:t xml:space="preserve">nt step on the road of </w:t>
      </w:r>
      <w:r w:rsidRPr="0074730D">
        <w:rPr>
          <w:i/>
          <w:lang w:val="en-US"/>
        </w:rPr>
        <w:t>Together</w:t>
      </w:r>
      <w:r>
        <w:rPr>
          <w:i/>
          <w:lang w:val="en-US"/>
        </w:rPr>
        <w:t xml:space="preserve"> for </w:t>
      </w:r>
      <w:r w:rsidRPr="0074730D">
        <w:rPr>
          <w:i/>
          <w:lang w:val="en-US"/>
        </w:rPr>
        <w:t>Europe</w:t>
      </w:r>
      <w:r>
        <w:rPr>
          <w:lang w:val="en-US"/>
        </w:rPr>
        <w:t xml:space="preserve"> and a sign for Europe</w:t>
      </w:r>
      <w:r w:rsidRPr="0074730D">
        <w:rPr>
          <w:lang w:val="en-US"/>
        </w:rPr>
        <w:t>?</w:t>
      </w:r>
    </w:p>
    <w:p w:rsidR="00A415F9" w:rsidRPr="00612B02" w:rsidRDefault="00A415F9" w:rsidP="00A415F9">
      <w:pPr>
        <w:spacing w:before="100" w:beforeAutospacing="1" w:after="100" w:afterAutospacing="1"/>
        <w:rPr>
          <w:rFonts w:eastAsia="Times New Roman"/>
          <w:i/>
          <w:lang w:eastAsia="it-IT"/>
        </w:rPr>
      </w:pPr>
      <w:r w:rsidRPr="0074730D">
        <w:rPr>
          <w:rFonts w:eastAsia="Times New Roman"/>
          <w:i/>
          <w:lang w:val="en-US" w:eastAsia="it-IT"/>
        </w:rPr>
        <w:t> </w:t>
      </w:r>
      <w:proofErr w:type="spellStart"/>
      <w:r w:rsidRPr="00612B02">
        <w:rPr>
          <w:rFonts w:eastAsia="Times New Roman"/>
          <w:i/>
          <w:lang w:eastAsia="it-IT"/>
        </w:rPr>
        <w:t>Beatriz</w:t>
      </w:r>
      <w:proofErr w:type="spellEnd"/>
      <w:r w:rsidRPr="00612B02">
        <w:rPr>
          <w:rFonts w:eastAsia="Times New Roman"/>
          <w:i/>
          <w:lang w:eastAsia="it-IT"/>
        </w:rPr>
        <w:t xml:space="preserve"> </w:t>
      </w:r>
      <w:proofErr w:type="spellStart"/>
      <w:r w:rsidRPr="00612B02">
        <w:rPr>
          <w:rFonts w:eastAsia="Times New Roman"/>
          <w:i/>
          <w:lang w:eastAsia="it-IT"/>
        </w:rPr>
        <w:t>Lauenroth</w:t>
      </w:r>
      <w:proofErr w:type="spellEnd"/>
    </w:p>
    <w:p w:rsidR="00A415F9" w:rsidRPr="00612B02" w:rsidRDefault="00A415F9" w:rsidP="00A415F9">
      <w:pPr>
        <w:rPr>
          <w:lang w:val="en-US"/>
        </w:rPr>
      </w:pPr>
    </w:p>
    <w:p w:rsidR="00002A33" w:rsidRDefault="00002A33" w:rsidP="00002A33">
      <w:pPr>
        <w:rPr>
          <w:lang w:val="it-IT"/>
        </w:rPr>
      </w:pPr>
    </w:p>
    <w:p w:rsidR="00002A33" w:rsidRDefault="00002A33" w:rsidP="006D70B1">
      <w:pPr>
        <w:shd w:val="clear" w:color="auto" w:fill="FFFFFF"/>
        <w:rPr>
          <w:shd w:val="clear" w:color="auto" w:fill="FFFFFF"/>
          <w:lang w:val="it-IT"/>
        </w:rPr>
      </w:pPr>
    </w:p>
    <w:p w:rsidR="00002A33" w:rsidRDefault="00002A33" w:rsidP="006D70B1">
      <w:pPr>
        <w:shd w:val="clear" w:color="auto" w:fill="FFFFFF"/>
        <w:rPr>
          <w:shd w:val="clear" w:color="auto" w:fill="FFFFFF"/>
          <w:lang w:val="it-IT"/>
        </w:rPr>
      </w:pPr>
    </w:p>
    <w:p w:rsidR="005A335A" w:rsidRPr="006D70B1" w:rsidRDefault="006D70B1" w:rsidP="006D70B1">
      <w:pPr>
        <w:rPr>
          <w:rStyle w:val="Collegamentoipertestuale"/>
          <w:color w:val="auto"/>
          <w:szCs w:val="22"/>
          <w:u w:val="none"/>
          <w:lang w:val="it-IT"/>
        </w:rPr>
      </w:pPr>
      <w:r>
        <w:rPr>
          <w:sz w:val="22"/>
          <w:szCs w:val="22"/>
          <w:lang w:val="it-IT"/>
        </w:rPr>
        <w:t>P</w:t>
      </w:r>
      <w:r w:rsidRPr="00A5357F">
        <w:rPr>
          <w:sz w:val="22"/>
          <w:szCs w:val="22"/>
          <w:lang w:val="it-IT"/>
        </w:rPr>
        <w:t>er ulteriori informazioni</w:t>
      </w:r>
      <w:r>
        <w:rPr>
          <w:sz w:val="22"/>
          <w:szCs w:val="22"/>
          <w:lang w:val="it-IT"/>
        </w:rPr>
        <w:t xml:space="preserve"> su </w:t>
      </w:r>
      <w:r w:rsidRPr="006D70B1">
        <w:rPr>
          <w:i/>
          <w:sz w:val="22"/>
          <w:szCs w:val="22"/>
          <w:lang w:val="it-IT"/>
        </w:rPr>
        <w:t>Insieme per l’Europa</w:t>
      </w:r>
      <w:r w:rsidRPr="00A5357F">
        <w:rPr>
          <w:sz w:val="22"/>
          <w:szCs w:val="22"/>
          <w:lang w:val="it-IT"/>
        </w:rPr>
        <w:t xml:space="preserve">: </w:t>
      </w:r>
      <w:r w:rsidRPr="00A5357F">
        <w:rPr>
          <w:color w:val="365F91" w:themeColor="accent1" w:themeShade="BF"/>
          <w:sz w:val="22"/>
          <w:szCs w:val="22"/>
          <w:lang w:val="it-IT"/>
        </w:rPr>
        <w:t>www.together</w:t>
      </w:r>
      <w:bookmarkStart w:id="0" w:name="_GoBack"/>
      <w:bookmarkEnd w:id="0"/>
      <w:r w:rsidRPr="00A5357F">
        <w:rPr>
          <w:color w:val="365F91" w:themeColor="accent1" w:themeShade="BF"/>
          <w:sz w:val="22"/>
          <w:szCs w:val="22"/>
          <w:lang w:val="it-IT"/>
        </w:rPr>
        <w:t>4europe.org</w:t>
      </w:r>
    </w:p>
    <w:sectPr w:rsidR="005A335A" w:rsidRPr="006D70B1" w:rsidSect="00E70848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417" w:right="1134" w:bottom="709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12B" w:rsidRDefault="00DC112B" w:rsidP="00FA21C9">
      <w:r>
        <w:separator/>
      </w:r>
    </w:p>
  </w:endnote>
  <w:endnote w:type="continuationSeparator" w:id="0">
    <w:p w:rsidR="00DC112B" w:rsidRDefault="00DC112B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E23251">
    <w:pPr>
      <w:pStyle w:val="Pidipa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4102" type="#_x0000_t202" style="position:absolute;margin-left:217.35pt;margin-top:6.8pt;width:24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<v:textbox style="mso-next-textbox:#Text Box 18"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5" o:spid="_x0000_s4101" type="#_x0000_t202" style="position:absolute;margin-left:1.35pt;margin-top:-2.2pt;width:252pt;height: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Yu8Q7NwAAAAHAQAADwAA&#10;AAAAAAAAAAAAAAAJBQAAZHJzL2Rvd25yZXYueG1sUEsFBgAAAAAEAAQA8wAAABIGAAAAAA==&#10;" filled="f" stroked="f">
          <v:textbox style="mso-next-textbox:#Text Box 15"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>
      <w:rPr>
        <w:noProof/>
      </w:rPr>
      <w:pict>
        <v:shape id="Text Box 17" o:spid="_x0000_s4100" type="#_x0000_t202" style="position:absolute;margin-left:109.35pt;margin-top:8.45pt;width:93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<v:textbox style="mso-next-textbox:#Text Box 17"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20" o:spid="_x0000_s4099" type="#_x0000_t202" style="position:absolute;margin-left:334.35pt;margin-top:8.45pt;width:17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<v:textbox style="mso-next-textbox:#Text Box 20"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9" o:spid="_x0000_s4098" type="#_x0000_t202" style="position:absolute;margin-left:262.35pt;margin-top:8.45pt;width:81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<v:textbox style="mso-next-textbox:#Text Box 19"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6" o:spid="_x0000_s4097" type="#_x0000_t202" style="position:absolute;margin-left:1.35pt;margin-top:8.45pt;width:11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<v:textbox style="mso-next-textbox:#Text Box 16"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</w:t>
                </w:r>
                <w:proofErr w:type="spellStart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>Madonnella</w:t>
                </w:r>
                <w:proofErr w:type="spellEnd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12B" w:rsidRDefault="00DC112B" w:rsidP="00FA21C9">
      <w:r>
        <w:separator/>
      </w:r>
    </w:p>
  </w:footnote>
  <w:footnote w:type="continuationSeparator" w:id="0">
    <w:p w:rsidR="00DC112B" w:rsidRDefault="00DC112B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242C13" w:rsidRDefault="00242C13" w:rsidP="00242C13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242C13" w:rsidRDefault="00242C13" w:rsidP="00242C13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Phone: +43 664 8760049 (Austria)</w:t>
    </w:r>
    <w:r>
      <w:rPr>
        <w:b/>
        <w:bCs/>
        <w:color w:val="1F497D"/>
        <w:sz w:val="20"/>
        <w:szCs w:val="20"/>
        <w:lang w:val="en-US"/>
      </w:rPr>
      <w:t xml:space="preserve"> </w:t>
    </w: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| +31650593387 (the Netherlands) </w:t>
    </w:r>
  </w:p>
  <w:p w:rsidR="00242C13" w:rsidRDefault="00242C13" w:rsidP="00242C13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242C13" w:rsidRDefault="00242C13" w:rsidP="00242C13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536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2A33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6C6B"/>
    <w:rsid w:val="000503F4"/>
    <w:rsid w:val="00070FCF"/>
    <w:rsid w:val="00071305"/>
    <w:rsid w:val="00071E60"/>
    <w:rsid w:val="000764BE"/>
    <w:rsid w:val="00086440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DD5"/>
    <w:rsid w:val="00146933"/>
    <w:rsid w:val="00146DCF"/>
    <w:rsid w:val="00147E83"/>
    <w:rsid w:val="00147F07"/>
    <w:rsid w:val="001520C4"/>
    <w:rsid w:val="00154965"/>
    <w:rsid w:val="00157A2C"/>
    <w:rsid w:val="00160F32"/>
    <w:rsid w:val="00167AC4"/>
    <w:rsid w:val="00171E87"/>
    <w:rsid w:val="001A6605"/>
    <w:rsid w:val="001B04D0"/>
    <w:rsid w:val="001B60BB"/>
    <w:rsid w:val="001C6805"/>
    <w:rsid w:val="001E1A37"/>
    <w:rsid w:val="001E23F3"/>
    <w:rsid w:val="001F1C4E"/>
    <w:rsid w:val="001F70F8"/>
    <w:rsid w:val="00217628"/>
    <w:rsid w:val="00221DE8"/>
    <w:rsid w:val="00223912"/>
    <w:rsid w:val="00232704"/>
    <w:rsid w:val="00242208"/>
    <w:rsid w:val="00242C13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719"/>
    <w:rsid w:val="002B7633"/>
    <w:rsid w:val="002C7BB6"/>
    <w:rsid w:val="002E3303"/>
    <w:rsid w:val="002E6F3E"/>
    <w:rsid w:val="002F1F87"/>
    <w:rsid w:val="002F3BBF"/>
    <w:rsid w:val="002F5118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818A9"/>
    <w:rsid w:val="00383557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4748"/>
    <w:rsid w:val="0040661F"/>
    <w:rsid w:val="00414400"/>
    <w:rsid w:val="004221D0"/>
    <w:rsid w:val="004321C6"/>
    <w:rsid w:val="00433CAE"/>
    <w:rsid w:val="00442EC8"/>
    <w:rsid w:val="00451D94"/>
    <w:rsid w:val="004604A7"/>
    <w:rsid w:val="00460D92"/>
    <w:rsid w:val="00461932"/>
    <w:rsid w:val="0046313C"/>
    <w:rsid w:val="0047154A"/>
    <w:rsid w:val="00471E82"/>
    <w:rsid w:val="00477357"/>
    <w:rsid w:val="004A1413"/>
    <w:rsid w:val="004A350C"/>
    <w:rsid w:val="004A46CF"/>
    <w:rsid w:val="004A616B"/>
    <w:rsid w:val="004B4B0D"/>
    <w:rsid w:val="004D50E7"/>
    <w:rsid w:val="004E31D0"/>
    <w:rsid w:val="004F0A23"/>
    <w:rsid w:val="004F3E34"/>
    <w:rsid w:val="005108B7"/>
    <w:rsid w:val="0051777A"/>
    <w:rsid w:val="00520923"/>
    <w:rsid w:val="00520ED0"/>
    <w:rsid w:val="005221A3"/>
    <w:rsid w:val="00546464"/>
    <w:rsid w:val="00562EEB"/>
    <w:rsid w:val="00565DB9"/>
    <w:rsid w:val="0058140E"/>
    <w:rsid w:val="0058420C"/>
    <w:rsid w:val="00584C64"/>
    <w:rsid w:val="00590DE9"/>
    <w:rsid w:val="00590E5E"/>
    <w:rsid w:val="00593137"/>
    <w:rsid w:val="005938FC"/>
    <w:rsid w:val="005A335A"/>
    <w:rsid w:val="005A7224"/>
    <w:rsid w:val="005B06D9"/>
    <w:rsid w:val="005B4D95"/>
    <w:rsid w:val="005C0D7E"/>
    <w:rsid w:val="005C638C"/>
    <w:rsid w:val="005F0624"/>
    <w:rsid w:val="005F1F59"/>
    <w:rsid w:val="005F5385"/>
    <w:rsid w:val="0060452F"/>
    <w:rsid w:val="0061029A"/>
    <w:rsid w:val="00636E56"/>
    <w:rsid w:val="00640E4F"/>
    <w:rsid w:val="00645730"/>
    <w:rsid w:val="00650356"/>
    <w:rsid w:val="0065037B"/>
    <w:rsid w:val="00651139"/>
    <w:rsid w:val="0065362B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3939"/>
    <w:rsid w:val="006C3DE9"/>
    <w:rsid w:val="006D502D"/>
    <w:rsid w:val="006D532B"/>
    <w:rsid w:val="006D70B1"/>
    <w:rsid w:val="006E2253"/>
    <w:rsid w:val="006E291E"/>
    <w:rsid w:val="006E5F43"/>
    <w:rsid w:val="006F52BE"/>
    <w:rsid w:val="007031E2"/>
    <w:rsid w:val="00716271"/>
    <w:rsid w:val="00730744"/>
    <w:rsid w:val="00732A62"/>
    <w:rsid w:val="00732C61"/>
    <w:rsid w:val="00733B73"/>
    <w:rsid w:val="00751DDA"/>
    <w:rsid w:val="007A7291"/>
    <w:rsid w:val="007B492E"/>
    <w:rsid w:val="007C2F2C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12B3C"/>
    <w:rsid w:val="00913F5F"/>
    <w:rsid w:val="00914A26"/>
    <w:rsid w:val="009151C2"/>
    <w:rsid w:val="00935199"/>
    <w:rsid w:val="00944BC8"/>
    <w:rsid w:val="00951C9C"/>
    <w:rsid w:val="009563CC"/>
    <w:rsid w:val="00972554"/>
    <w:rsid w:val="00974644"/>
    <w:rsid w:val="009B1A58"/>
    <w:rsid w:val="009E1AC3"/>
    <w:rsid w:val="009F1EEE"/>
    <w:rsid w:val="00A0407F"/>
    <w:rsid w:val="00A157A9"/>
    <w:rsid w:val="00A157FE"/>
    <w:rsid w:val="00A23BA6"/>
    <w:rsid w:val="00A34ED6"/>
    <w:rsid w:val="00A415F9"/>
    <w:rsid w:val="00A41F33"/>
    <w:rsid w:val="00A60771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D71"/>
    <w:rsid w:val="00AC61DA"/>
    <w:rsid w:val="00AD4FF5"/>
    <w:rsid w:val="00AE02EA"/>
    <w:rsid w:val="00AE2C60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34BE"/>
    <w:rsid w:val="00B876C3"/>
    <w:rsid w:val="00B9764E"/>
    <w:rsid w:val="00BA2E43"/>
    <w:rsid w:val="00BA6B9B"/>
    <w:rsid w:val="00BB57E0"/>
    <w:rsid w:val="00BD35FA"/>
    <w:rsid w:val="00BD5AB8"/>
    <w:rsid w:val="00BD65DC"/>
    <w:rsid w:val="00BE0704"/>
    <w:rsid w:val="00BE53C1"/>
    <w:rsid w:val="00BF576F"/>
    <w:rsid w:val="00C013E3"/>
    <w:rsid w:val="00C137AF"/>
    <w:rsid w:val="00C2581E"/>
    <w:rsid w:val="00C26263"/>
    <w:rsid w:val="00C26AE2"/>
    <w:rsid w:val="00C45B69"/>
    <w:rsid w:val="00C463CA"/>
    <w:rsid w:val="00C50B71"/>
    <w:rsid w:val="00C50EA1"/>
    <w:rsid w:val="00C511B6"/>
    <w:rsid w:val="00C55EE0"/>
    <w:rsid w:val="00C563A6"/>
    <w:rsid w:val="00C66249"/>
    <w:rsid w:val="00C71850"/>
    <w:rsid w:val="00C728F8"/>
    <w:rsid w:val="00C72D1C"/>
    <w:rsid w:val="00C72D97"/>
    <w:rsid w:val="00C82F2A"/>
    <w:rsid w:val="00C8467B"/>
    <w:rsid w:val="00C852A4"/>
    <w:rsid w:val="00CB2B9C"/>
    <w:rsid w:val="00CB5241"/>
    <w:rsid w:val="00CC20F6"/>
    <w:rsid w:val="00CC487A"/>
    <w:rsid w:val="00CE5716"/>
    <w:rsid w:val="00CF3AC5"/>
    <w:rsid w:val="00D12529"/>
    <w:rsid w:val="00D179E5"/>
    <w:rsid w:val="00D25BB0"/>
    <w:rsid w:val="00D323F7"/>
    <w:rsid w:val="00D3294C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B75DF"/>
    <w:rsid w:val="00DC112B"/>
    <w:rsid w:val="00DC6789"/>
    <w:rsid w:val="00DC6C44"/>
    <w:rsid w:val="00DD2EF7"/>
    <w:rsid w:val="00E06471"/>
    <w:rsid w:val="00E112C5"/>
    <w:rsid w:val="00E14223"/>
    <w:rsid w:val="00E17AD5"/>
    <w:rsid w:val="00E23251"/>
    <w:rsid w:val="00E23DA1"/>
    <w:rsid w:val="00E27337"/>
    <w:rsid w:val="00E53761"/>
    <w:rsid w:val="00E556E6"/>
    <w:rsid w:val="00E613AE"/>
    <w:rsid w:val="00E6352E"/>
    <w:rsid w:val="00E63C1A"/>
    <w:rsid w:val="00E64B34"/>
    <w:rsid w:val="00E70848"/>
    <w:rsid w:val="00E70F27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F0191"/>
    <w:rsid w:val="00EF74F9"/>
    <w:rsid w:val="00F00573"/>
    <w:rsid w:val="00F048C8"/>
    <w:rsid w:val="00F17DFE"/>
    <w:rsid w:val="00F2434E"/>
    <w:rsid w:val="00F25D16"/>
    <w:rsid w:val="00F3673C"/>
    <w:rsid w:val="00F47864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86BEA"/>
    <w:rsid w:val="00F94230"/>
    <w:rsid w:val="00FA21C9"/>
    <w:rsid w:val="00FA3ABF"/>
    <w:rsid w:val="00FA58BD"/>
    <w:rsid w:val="00FB0CE9"/>
    <w:rsid w:val="00FB3677"/>
    <w:rsid w:val="00FC386F"/>
    <w:rsid w:val="00FD0DC7"/>
    <w:rsid w:val="00FD3541"/>
    <w:rsid w:val="00FD5763"/>
    <w:rsid w:val="00FD66FA"/>
    <w:rsid w:val="00FE11CE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locked/>
    <w:rsid w:val="00002A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  <w:style w:type="character" w:customStyle="1" w:styleId="Titolo3Carattere">
    <w:name w:val="Titolo 3 Carattere"/>
    <w:basedOn w:val="Carpredefinitoparagrafo"/>
    <w:link w:val="Titolo3"/>
    <w:semiHidden/>
    <w:rsid w:val="00002A3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fr-FR" w:eastAsia="fr-FR"/>
    </w:rPr>
  </w:style>
  <w:style w:type="character" w:styleId="Enfasigrassetto">
    <w:name w:val="Strong"/>
    <w:basedOn w:val="Carpredefinitoparagrafo"/>
    <w:uiPriority w:val="22"/>
    <w:qFormat/>
    <w:locked/>
    <w:rsid w:val="00002A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13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konib</cp:lastModifiedBy>
  <cp:revision>3</cp:revision>
  <cp:lastPrinted>2017-11-10T15:10:00Z</cp:lastPrinted>
  <dcterms:created xsi:type="dcterms:W3CDTF">2017-11-11T13:08:00Z</dcterms:created>
  <dcterms:modified xsi:type="dcterms:W3CDTF">2017-11-11T13:20:00Z</dcterms:modified>
</cp:coreProperties>
</file>