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297DA0" w14:textId="77777777" w:rsidR="006F0957" w:rsidRPr="009154D5" w:rsidRDefault="006F0957" w:rsidP="006F0957">
      <w:pPr>
        <w:jc w:val="right"/>
        <w:rPr>
          <w:b/>
          <w:u w:val="single"/>
          <w:lang w:val="en-GB"/>
        </w:rPr>
      </w:pPr>
      <w:r w:rsidRPr="009154D5">
        <w:rPr>
          <w:b/>
          <w:u w:val="single"/>
          <w:lang w:val="en-GB"/>
        </w:rPr>
        <w:t xml:space="preserve"> </w:t>
      </w:r>
      <w:r w:rsidR="008E161D" w:rsidRPr="009154D5">
        <w:rPr>
          <w:b/>
          <w:u w:val="single"/>
          <w:lang w:val="en-GB"/>
        </w:rPr>
        <w:t>P</w:t>
      </w:r>
      <w:r w:rsidR="00E71CA6" w:rsidRPr="009154D5">
        <w:rPr>
          <w:b/>
          <w:u w:val="single"/>
          <w:lang w:val="en-GB"/>
        </w:rPr>
        <w:t>ress release</w:t>
      </w:r>
      <w:r w:rsidR="008E161D" w:rsidRPr="009154D5">
        <w:rPr>
          <w:b/>
          <w:u w:val="single"/>
          <w:lang w:val="en-GB"/>
        </w:rPr>
        <w:t>, 17.11.2018</w:t>
      </w:r>
    </w:p>
    <w:p w14:paraId="7DC52C07" w14:textId="77777777" w:rsidR="005C42C9" w:rsidRPr="009154D5" w:rsidRDefault="005C42C9" w:rsidP="005C42C9">
      <w:pPr>
        <w:rPr>
          <w:b/>
          <w:sz w:val="28"/>
          <w:szCs w:val="28"/>
          <w:u w:val="single"/>
          <w:lang w:val="en-GB"/>
        </w:rPr>
      </w:pPr>
    </w:p>
    <w:p w14:paraId="1036FEA2" w14:textId="18BF36E0" w:rsidR="008E161D" w:rsidRPr="00E71CA6" w:rsidRDefault="008E161D" w:rsidP="008E161D">
      <w:pPr>
        <w:jc w:val="both"/>
        <w:rPr>
          <w:b/>
          <w:lang w:val="en-GB"/>
        </w:rPr>
      </w:pPr>
      <w:r w:rsidRPr="00E71CA6">
        <w:rPr>
          <w:b/>
          <w:lang w:val="en-GB"/>
        </w:rPr>
        <w:t>Go</w:t>
      </w:r>
      <w:r w:rsidR="00E71CA6" w:rsidRPr="00E71CA6">
        <w:rPr>
          <w:b/>
          <w:lang w:val="en-GB"/>
        </w:rPr>
        <w:t xml:space="preserve">d also speaks </w:t>
      </w:r>
      <w:r w:rsidR="00593019">
        <w:rPr>
          <w:b/>
          <w:lang w:val="en-GB"/>
        </w:rPr>
        <w:t xml:space="preserve">through </w:t>
      </w:r>
      <w:r w:rsidR="00E71CA6" w:rsidRPr="00E71CA6">
        <w:rPr>
          <w:b/>
          <w:lang w:val="en-GB"/>
        </w:rPr>
        <w:t>open questions – the challenge in turbulent times</w:t>
      </w:r>
      <w:r w:rsidRPr="00E71CA6">
        <w:rPr>
          <w:b/>
          <w:lang w:val="en-GB"/>
        </w:rPr>
        <w:t xml:space="preserve"> </w:t>
      </w:r>
    </w:p>
    <w:p w14:paraId="28D34A85" w14:textId="7467FF88" w:rsidR="008E161D" w:rsidRPr="00E71CA6" w:rsidRDefault="00E71CA6" w:rsidP="008E161D">
      <w:pPr>
        <w:jc w:val="both"/>
        <w:rPr>
          <w:i/>
          <w:lang w:val="en-GB"/>
        </w:rPr>
      </w:pPr>
      <w:r w:rsidRPr="00E71CA6">
        <w:rPr>
          <w:i/>
          <w:lang w:val="en-GB"/>
        </w:rPr>
        <w:t xml:space="preserve">Meeting of </w:t>
      </w:r>
      <w:r w:rsidR="00593019">
        <w:rPr>
          <w:i/>
          <w:lang w:val="en-GB"/>
        </w:rPr>
        <w:t>“</w:t>
      </w:r>
      <w:r w:rsidR="009154D5">
        <w:rPr>
          <w:i/>
          <w:lang w:val="en-GB"/>
        </w:rPr>
        <w:t xml:space="preserve">Friends of </w:t>
      </w:r>
      <w:r w:rsidRPr="00E71CA6">
        <w:rPr>
          <w:i/>
          <w:lang w:val="en-GB"/>
        </w:rPr>
        <w:t>Together for Europe</w:t>
      </w:r>
      <w:r w:rsidR="00593019">
        <w:rPr>
          <w:i/>
          <w:lang w:val="en-GB"/>
        </w:rPr>
        <w:t>”</w:t>
      </w:r>
      <w:r w:rsidR="00D31613">
        <w:rPr>
          <w:i/>
          <w:lang w:val="en-GB"/>
        </w:rPr>
        <w:t xml:space="preserve"> </w:t>
      </w:r>
      <w:r w:rsidRPr="00E71CA6">
        <w:rPr>
          <w:i/>
          <w:lang w:val="en-GB"/>
        </w:rPr>
        <w:t>f</w:t>
      </w:r>
      <w:r>
        <w:rPr>
          <w:i/>
          <w:lang w:val="en-GB"/>
        </w:rPr>
        <w:t xml:space="preserve">rom </w:t>
      </w:r>
      <w:r w:rsidR="008E161D" w:rsidRPr="00E71CA6">
        <w:rPr>
          <w:i/>
          <w:lang w:val="en-GB"/>
        </w:rPr>
        <w:t>15.11.-17.11.2018 in Prag</w:t>
      </w:r>
      <w:r>
        <w:rPr>
          <w:i/>
          <w:lang w:val="en-GB"/>
        </w:rPr>
        <w:t>ue</w:t>
      </w:r>
      <w:r w:rsidR="008E161D" w:rsidRPr="00E71CA6">
        <w:rPr>
          <w:i/>
          <w:lang w:val="en-GB"/>
        </w:rPr>
        <w:t>/</w:t>
      </w:r>
      <w:r>
        <w:rPr>
          <w:i/>
          <w:lang w:val="en-GB"/>
        </w:rPr>
        <w:t>Czech Republic</w:t>
      </w:r>
    </w:p>
    <w:p w14:paraId="4CDE9699" w14:textId="77777777" w:rsidR="008E161D" w:rsidRPr="00E71CA6" w:rsidRDefault="008E161D" w:rsidP="008E161D">
      <w:pPr>
        <w:jc w:val="both"/>
        <w:rPr>
          <w:b/>
          <w:lang w:val="en-GB"/>
        </w:rPr>
      </w:pPr>
    </w:p>
    <w:p w14:paraId="124453F6" w14:textId="54C2FB8B" w:rsidR="008E161D" w:rsidRPr="00E71CA6" w:rsidRDefault="00D31613" w:rsidP="008E161D">
      <w:pPr>
        <w:jc w:val="both"/>
        <w:rPr>
          <w:lang w:val="en-GB"/>
        </w:rPr>
      </w:pPr>
      <w:r>
        <w:rPr>
          <w:lang w:val="en-GB"/>
        </w:rPr>
        <w:t xml:space="preserve">One hundred and seventy </w:t>
      </w:r>
      <w:r w:rsidR="00E71CA6" w:rsidRPr="00E71CA6">
        <w:rPr>
          <w:lang w:val="en-GB"/>
        </w:rPr>
        <w:t xml:space="preserve">participants from </w:t>
      </w:r>
      <w:r w:rsidR="008E161D" w:rsidRPr="00E71CA6">
        <w:rPr>
          <w:lang w:val="en-GB"/>
        </w:rPr>
        <w:t xml:space="preserve">21 </w:t>
      </w:r>
      <w:r w:rsidR="00E71CA6" w:rsidRPr="00E71CA6">
        <w:rPr>
          <w:lang w:val="en-GB"/>
        </w:rPr>
        <w:t xml:space="preserve">European countries and </w:t>
      </w:r>
      <w:r w:rsidR="008E161D" w:rsidRPr="00E71CA6">
        <w:rPr>
          <w:lang w:val="en-GB"/>
        </w:rPr>
        <w:t xml:space="preserve">53 </w:t>
      </w:r>
      <w:r w:rsidR="00BB4623">
        <w:rPr>
          <w:lang w:val="en-GB"/>
        </w:rPr>
        <w:t>different</w:t>
      </w:r>
      <w:r w:rsidR="008E161D" w:rsidRPr="00E71CA6">
        <w:rPr>
          <w:lang w:val="en-GB"/>
        </w:rPr>
        <w:t xml:space="preserve"> </w:t>
      </w:r>
      <w:r w:rsidR="00E71CA6" w:rsidRPr="00E71CA6">
        <w:rPr>
          <w:lang w:val="en-GB"/>
        </w:rPr>
        <w:t xml:space="preserve">Movements and Communities met together </w:t>
      </w:r>
      <w:r w:rsidR="00E71CA6">
        <w:rPr>
          <w:lang w:val="en-GB"/>
        </w:rPr>
        <w:t xml:space="preserve">in </w:t>
      </w:r>
      <w:r w:rsidR="004E4A41">
        <w:rPr>
          <w:lang w:val="en-GB"/>
        </w:rPr>
        <w:t xml:space="preserve">Prague, </w:t>
      </w:r>
      <w:r w:rsidR="00593019">
        <w:rPr>
          <w:lang w:val="en-GB"/>
        </w:rPr>
        <w:t xml:space="preserve">at </w:t>
      </w:r>
      <w:r w:rsidR="00E71CA6">
        <w:rPr>
          <w:lang w:val="en-GB"/>
        </w:rPr>
        <w:t xml:space="preserve">the heart of Europe.  </w:t>
      </w:r>
      <w:r w:rsidR="004E4A41">
        <w:rPr>
          <w:lang w:val="en-GB"/>
        </w:rPr>
        <w:t xml:space="preserve">The </w:t>
      </w:r>
      <w:r w:rsidR="00C6168E">
        <w:rPr>
          <w:lang w:val="en-GB"/>
        </w:rPr>
        <w:t xml:space="preserve">atmosphere of the </w:t>
      </w:r>
      <w:r w:rsidR="004E4A41">
        <w:rPr>
          <w:lang w:val="en-GB"/>
        </w:rPr>
        <w:t xml:space="preserve">congress was </w:t>
      </w:r>
      <w:r w:rsidR="00C6168E">
        <w:rPr>
          <w:lang w:val="en-GB"/>
        </w:rPr>
        <w:t xml:space="preserve">marked </w:t>
      </w:r>
      <w:r w:rsidR="004E4A41">
        <w:rPr>
          <w:lang w:val="en-GB"/>
        </w:rPr>
        <w:t xml:space="preserve">by </w:t>
      </w:r>
      <w:r w:rsidR="00C6168E">
        <w:rPr>
          <w:lang w:val="en-GB"/>
        </w:rPr>
        <w:t xml:space="preserve">the presence of </w:t>
      </w:r>
      <w:r w:rsidR="004E4A41">
        <w:rPr>
          <w:lang w:val="en-GB"/>
        </w:rPr>
        <w:t>a</w:t>
      </w:r>
      <w:r w:rsidR="00E71CA6" w:rsidRPr="00E71CA6">
        <w:rPr>
          <w:lang w:val="en-GB"/>
        </w:rPr>
        <w:t xml:space="preserve"> surprisingly large number of young people</w:t>
      </w:r>
      <w:r w:rsidR="00E71CA6">
        <w:rPr>
          <w:lang w:val="en-GB"/>
        </w:rPr>
        <w:t xml:space="preserve">. </w:t>
      </w:r>
      <w:r w:rsidR="00E71CA6" w:rsidRPr="00E71CA6">
        <w:rPr>
          <w:lang w:val="en-GB"/>
        </w:rPr>
        <w:t xml:space="preserve">As one </w:t>
      </w:r>
      <w:r w:rsidR="00BB4623">
        <w:rPr>
          <w:lang w:val="en-GB"/>
        </w:rPr>
        <w:t xml:space="preserve">young woman </w:t>
      </w:r>
      <w:r w:rsidR="00C6168E">
        <w:rPr>
          <w:lang w:val="en-GB"/>
        </w:rPr>
        <w:t>remarked</w:t>
      </w:r>
      <w:r w:rsidR="00593019">
        <w:rPr>
          <w:lang w:val="en-GB"/>
        </w:rPr>
        <w:t>,</w:t>
      </w:r>
      <w:r w:rsidR="00C6168E">
        <w:rPr>
          <w:lang w:val="en-GB"/>
        </w:rPr>
        <w:t xml:space="preserve"> </w:t>
      </w:r>
      <w:r w:rsidR="00E71CA6" w:rsidRPr="00E71CA6">
        <w:rPr>
          <w:lang w:val="en-GB"/>
        </w:rPr>
        <w:t xml:space="preserve">“we </w:t>
      </w:r>
      <w:r w:rsidR="00C6168E">
        <w:rPr>
          <w:lang w:val="en-GB"/>
        </w:rPr>
        <w:t xml:space="preserve">wish to </w:t>
      </w:r>
      <w:r w:rsidR="00593019">
        <w:rPr>
          <w:lang w:val="en-GB"/>
        </w:rPr>
        <w:t xml:space="preserve">write a different melody </w:t>
      </w:r>
      <w:r w:rsidR="00C6168E">
        <w:rPr>
          <w:lang w:val="en-GB"/>
        </w:rPr>
        <w:t xml:space="preserve">in these times of pluralisation and </w:t>
      </w:r>
      <w:r w:rsidR="00593019">
        <w:rPr>
          <w:lang w:val="en-GB"/>
        </w:rPr>
        <w:t xml:space="preserve">waning </w:t>
      </w:r>
      <w:r w:rsidR="00C6168E">
        <w:rPr>
          <w:lang w:val="en-GB"/>
        </w:rPr>
        <w:t xml:space="preserve">religious </w:t>
      </w:r>
      <w:r w:rsidR="00593019">
        <w:rPr>
          <w:lang w:val="en-GB"/>
        </w:rPr>
        <w:t>enthusiasm</w:t>
      </w:r>
      <w:r w:rsidR="009448BD">
        <w:rPr>
          <w:lang w:val="en-GB"/>
        </w:rPr>
        <w:t>’</w:t>
      </w:r>
      <w:r w:rsidR="00C6168E">
        <w:rPr>
          <w:lang w:val="en-GB"/>
        </w:rPr>
        <w:t>”</w:t>
      </w:r>
      <w:r w:rsidR="008E161D" w:rsidRPr="00E71CA6">
        <w:rPr>
          <w:lang w:val="en-GB"/>
        </w:rPr>
        <w:t xml:space="preserve">. </w:t>
      </w:r>
      <w:r w:rsidR="00C6168E">
        <w:rPr>
          <w:lang w:val="en-GB"/>
        </w:rPr>
        <w:t>“</w:t>
      </w:r>
      <w:r w:rsidR="00E71CA6" w:rsidRPr="00E71CA6">
        <w:rPr>
          <w:lang w:val="en-GB"/>
        </w:rPr>
        <w:t xml:space="preserve">We </w:t>
      </w:r>
      <w:r w:rsidR="009448BD">
        <w:rPr>
          <w:lang w:val="en-GB"/>
        </w:rPr>
        <w:t xml:space="preserve">are enthusiastic </w:t>
      </w:r>
      <w:r w:rsidR="00E71CA6" w:rsidRPr="00E71CA6">
        <w:rPr>
          <w:lang w:val="en-GB"/>
        </w:rPr>
        <w:t xml:space="preserve">and feel </w:t>
      </w:r>
      <w:r w:rsidR="009448BD">
        <w:rPr>
          <w:lang w:val="en-GB"/>
        </w:rPr>
        <w:t xml:space="preserve">the responsibility to do </w:t>
      </w:r>
      <w:r w:rsidR="00E71CA6" w:rsidRPr="00E71CA6">
        <w:rPr>
          <w:lang w:val="en-GB"/>
        </w:rPr>
        <w:t>our part to build a united Europe in politics and society.</w:t>
      </w:r>
      <w:r w:rsidR="00C6168E">
        <w:rPr>
          <w:lang w:val="en-GB"/>
        </w:rPr>
        <w:t>”</w:t>
      </w:r>
      <w:r w:rsidR="00E71CA6" w:rsidRPr="00E71CA6">
        <w:rPr>
          <w:lang w:val="en-GB"/>
        </w:rPr>
        <w:t xml:space="preserve"> </w:t>
      </w:r>
      <w:r w:rsidR="00C6168E">
        <w:rPr>
          <w:lang w:val="en-GB"/>
        </w:rPr>
        <w:t xml:space="preserve"> </w:t>
      </w:r>
      <w:r w:rsidR="009448BD">
        <w:rPr>
          <w:lang w:val="en-GB"/>
        </w:rPr>
        <w:t>T</w:t>
      </w:r>
      <w:r w:rsidR="009448BD" w:rsidRPr="00E71CA6">
        <w:rPr>
          <w:lang w:val="en-GB"/>
        </w:rPr>
        <w:t>ogether with the adults who have accompanied them along th</w:t>
      </w:r>
      <w:r w:rsidR="009448BD">
        <w:rPr>
          <w:lang w:val="en-GB"/>
        </w:rPr>
        <w:t>e</w:t>
      </w:r>
      <w:r w:rsidR="009448BD" w:rsidRPr="00E71CA6">
        <w:rPr>
          <w:lang w:val="en-GB"/>
        </w:rPr>
        <w:t xml:space="preserve"> way</w:t>
      </w:r>
      <w:r w:rsidR="009448BD">
        <w:rPr>
          <w:lang w:val="en-GB"/>
        </w:rPr>
        <w:t>, t</w:t>
      </w:r>
      <w:r w:rsidR="00C6168E">
        <w:rPr>
          <w:lang w:val="en-GB"/>
        </w:rPr>
        <w:t xml:space="preserve">hey want to </w:t>
      </w:r>
      <w:r w:rsidR="009448BD">
        <w:rPr>
          <w:lang w:val="en-GB"/>
        </w:rPr>
        <w:t xml:space="preserve">face </w:t>
      </w:r>
      <w:r w:rsidR="00C6168E">
        <w:rPr>
          <w:lang w:val="en-GB"/>
        </w:rPr>
        <w:t>the challenge of taking on the future</w:t>
      </w:r>
      <w:r w:rsidR="00E71CA6" w:rsidRPr="00E71CA6">
        <w:rPr>
          <w:lang w:val="en-GB"/>
        </w:rPr>
        <w:t>.</w:t>
      </w:r>
    </w:p>
    <w:p w14:paraId="6255B8D1" w14:textId="77777777" w:rsidR="008E161D" w:rsidRPr="00E71CA6" w:rsidRDefault="008E161D" w:rsidP="008E161D">
      <w:pPr>
        <w:jc w:val="both"/>
        <w:rPr>
          <w:sz w:val="22"/>
          <w:szCs w:val="22"/>
          <w:lang w:val="en-GB"/>
        </w:rPr>
      </w:pPr>
    </w:p>
    <w:p w14:paraId="0DA00976" w14:textId="77777777" w:rsidR="008E161D" w:rsidRPr="009154D5" w:rsidRDefault="00E71CA6" w:rsidP="008E161D">
      <w:pPr>
        <w:jc w:val="both"/>
        <w:rPr>
          <w:b/>
          <w:lang w:val="en-GB"/>
        </w:rPr>
      </w:pPr>
      <w:r w:rsidRPr="009154D5">
        <w:rPr>
          <w:b/>
          <w:lang w:val="en-GB"/>
        </w:rPr>
        <w:t>The programme</w:t>
      </w:r>
    </w:p>
    <w:p w14:paraId="4F97BE0C" w14:textId="67184A1C" w:rsidR="008E161D" w:rsidRPr="00E71CA6" w:rsidRDefault="00E71CA6" w:rsidP="008E161D">
      <w:pPr>
        <w:jc w:val="both"/>
        <w:rPr>
          <w:lang w:val="en-GB"/>
        </w:rPr>
      </w:pPr>
      <w:r w:rsidRPr="00E71CA6">
        <w:rPr>
          <w:lang w:val="en-GB"/>
        </w:rPr>
        <w:t xml:space="preserve">The </w:t>
      </w:r>
      <w:r w:rsidR="00C6168E">
        <w:rPr>
          <w:lang w:val="en-GB"/>
        </w:rPr>
        <w:t xml:space="preserve">various </w:t>
      </w:r>
      <w:r w:rsidRPr="00E71CA6">
        <w:rPr>
          <w:lang w:val="en-GB"/>
        </w:rPr>
        <w:t xml:space="preserve">presentations and </w:t>
      </w:r>
      <w:r w:rsidR="00C6168E">
        <w:rPr>
          <w:lang w:val="en-GB"/>
        </w:rPr>
        <w:t xml:space="preserve">opportunities </w:t>
      </w:r>
      <w:r w:rsidRPr="00E71CA6">
        <w:rPr>
          <w:lang w:val="en-GB"/>
        </w:rPr>
        <w:t xml:space="preserve">for </w:t>
      </w:r>
      <w:r w:rsidR="004E4A41">
        <w:rPr>
          <w:lang w:val="en-GB"/>
        </w:rPr>
        <w:t>dialogue</w:t>
      </w:r>
      <w:r w:rsidRPr="00E71CA6">
        <w:rPr>
          <w:lang w:val="en-GB"/>
        </w:rPr>
        <w:t xml:space="preserve"> enabled the participants to </w:t>
      </w:r>
      <w:r w:rsidR="004E4A41">
        <w:rPr>
          <w:lang w:val="en-GB"/>
        </w:rPr>
        <w:t xml:space="preserve">take </w:t>
      </w:r>
      <w:r w:rsidRPr="00E71CA6">
        <w:rPr>
          <w:lang w:val="en-GB"/>
        </w:rPr>
        <w:t xml:space="preserve">a closer look at </w:t>
      </w:r>
      <w:r w:rsidR="009448BD">
        <w:rPr>
          <w:lang w:val="en-GB"/>
        </w:rPr>
        <w:t xml:space="preserve">the question of </w:t>
      </w:r>
      <w:r w:rsidRPr="00E71CA6">
        <w:rPr>
          <w:lang w:val="en-GB"/>
        </w:rPr>
        <w:t xml:space="preserve">faith </w:t>
      </w:r>
      <w:r w:rsidR="009448BD">
        <w:rPr>
          <w:lang w:val="en-GB"/>
        </w:rPr>
        <w:t xml:space="preserve">and the </w:t>
      </w:r>
      <w:r w:rsidR="009154D5">
        <w:rPr>
          <w:lang w:val="en-GB"/>
        </w:rPr>
        <w:t>different C</w:t>
      </w:r>
      <w:r w:rsidRPr="00E71CA6">
        <w:rPr>
          <w:lang w:val="en-GB"/>
        </w:rPr>
        <w:t>hurches in the Czech Republic</w:t>
      </w:r>
      <w:r w:rsidR="00EE0B41">
        <w:rPr>
          <w:lang w:val="en-GB"/>
        </w:rPr>
        <w:t xml:space="preserve"> today</w:t>
      </w:r>
      <w:r w:rsidRPr="00E71CA6">
        <w:rPr>
          <w:lang w:val="en-GB"/>
        </w:rPr>
        <w:t>.</w:t>
      </w:r>
      <w:r w:rsidR="008E161D" w:rsidRPr="00E71CA6">
        <w:rPr>
          <w:lang w:val="en-GB"/>
        </w:rPr>
        <w:t xml:space="preserve"> </w:t>
      </w:r>
    </w:p>
    <w:p w14:paraId="0B62A575" w14:textId="77777777" w:rsidR="008E161D" w:rsidRPr="00E71CA6" w:rsidRDefault="008E161D" w:rsidP="008E161D">
      <w:pPr>
        <w:jc w:val="both"/>
        <w:rPr>
          <w:lang w:val="en-GB"/>
        </w:rPr>
      </w:pPr>
    </w:p>
    <w:p w14:paraId="62723DD6" w14:textId="29E00A69" w:rsidR="008E161D" w:rsidRPr="00F77C2A" w:rsidRDefault="008E161D" w:rsidP="008E161D">
      <w:pPr>
        <w:jc w:val="both"/>
        <w:rPr>
          <w:lang w:val="en-GB"/>
        </w:rPr>
      </w:pPr>
      <w:proofErr w:type="spellStart"/>
      <w:r w:rsidRPr="00F77C2A">
        <w:rPr>
          <w:b/>
          <w:lang w:val="en-GB"/>
        </w:rPr>
        <w:t>Jaroslav</w:t>
      </w:r>
      <w:proofErr w:type="spellEnd"/>
      <w:r w:rsidRPr="00F77C2A">
        <w:rPr>
          <w:b/>
          <w:lang w:val="en-GB"/>
        </w:rPr>
        <w:t xml:space="preserve"> </w:t>
      </w:r>
      <w:proofErr w:type="spellStart"/>
      <w:r w:rsidRPr="00F77C2A">
        <w:rPr>
          <w:b/>
          <w:lang w:val="en-GB"/>
        </w:rPr>
        <w:t>Šebek</w:t>
      </w:r>
      <w:proofErr w:type="spellEnd"/>
      <w:r w:rsidRPr="00F77C2A">
        <w:rPr>
          <w:b/>
          <w:lang w:val="en-GB"/>
        </w:rPr>
        <w:t>,</w:t>
      </w:r>
      <w:r w:rsidRPr="00F77C2A">
        <w:rPr>
          <w:lang w:val="en-GB"/>
        </w:rPr>
        <w:t xml:space="preserve"> </w:t>
      </w:r>
      <w:r w:rsidR="00EE0B41">
        <w:rPr>
          <w:lang w:val="en-GB"/>
        </w:rPr>
        <w:t xml:space="preserve">a </w:t>
      </w:r>
      <w:r w:rsidR="00E71CA6" w:rsidRPr="00F77C2A">
        <w:rPr>
          <w:lang w:val="en-GB"/>
        </w:rPr>
        <w:t>historian and member of the Institute for History of the Academy of Sciences of the Czech Republi</w:t>
      </w:r>
      <w:r w:rsidR="004E4A41">
        <w:rPr>
          <w:lang w:val="en-GB"/>
        </w:rPr>
        <w:t>c</w:t>
      </w:r>
      <w:r w:rsidR="00E71CA6" w:rsidRPr="00F77C2A">
        <w:rPr>
          <w:lang w:val="en-GB"/>
        </w:rPr>
        <w:t xml:space="preserve">, </w:t>
      </w:r>
      <w:r w:rsidR="00EE0B41">
        <w:rPr>
          <w:lang w:val="en-GB"/>
        </w:rPr>
        <w:t xml:space="preserve">gave a </w:t>
      </w:r>
      <w:r w:rsidR="00E71CA6" w:rsidRPr="00F77C2A">
        <w:rPr>
          <w:lang w:val="en-GB"/>
        </w:rPr>
        <w:t xml:space="preserve">theme </w:t>
      </w:r>
      <w:r w:rsidR="00EE0B41">
        <w:rPr>
          <w:lang w:val="en-GB"/>
        </w:rPr>
        <w:t>on “</w:t>
      </w:r>
      <w:r w:rsidR="00E71CA6" w:rsidRPr="00F77C2A">
        <w:rPr>
          <w:lang w:val="en-GB"/>
        </w:rPr>
        <w:t>Churches in the Czech Republic</w:t>
      </w:r>
      <w:r w:rsidR="00F77C2A" w:rsidRPr="00F77C2A">
        <w:rPr>
          <w:lang w:val="en-GB"/>
        </w:rPr>
        <w:t xml:space="preserve"> and the challenges of today’s turbulent times</w:t>
      </w:r>
      <w:r w:rsidR="00EE0B41">
        <w:rPr>
          <w:lang w:val="en-GB"/>
        </w:rPr>
        <w:t>”</w:t>
      </w:r>
      <w:r w:rsidR="00F77C2A" w:rsidRPr="00F77C2A">
        <w:rPr>
          <w:lang w:val="en-GB"/>
        </w:rPr>
        <w:t xml:space="preserve">. </w:t>
      </w:r>
      <w:r w:rsidR="00F77C2A">
        <w:rPr>
          <w:lang w:val="en-GB"/>
        </w:rPr>
        <w:t xml:space="preserve"> </w:t>
      </w:r>
      <w:r w:rsidR="00F77C2A" w:rsidRPr="00F77C2A">
        <w:rPr>
          <w:lang w:val="en-GB"/>
        </w:rPr>
        <w:t>The refugee crisis</w:t>
      </w:r>
      <w:r w:rsidR="00045E56">
        <w:rPr>
          <w:lang w:val="en-GB"/>
        </w:rPr>
        <w:t xml:space="preserve">, according to </w:t>
      </w:r>
      <w:proofErr w:type="spellStart"/>
      <w:r w:rsidR="00045E56" w:rsidRPr="00F77C2A">
        <w:rPr>
          <w:lang w:val="en-GB"/>
        </w:rPr>
        <w:t>Šebek</w:t>
      </w:r>
      <w:proofErr w:type="spellEnd"/>
      <w:r w:rsidR="00045E56">
        <w:rPr>
          <w:lang w:val="en-GB"/>
        </w:rPr>
        <w:t>,</w:t>
      </w:r>
      <w:r w:rsidR="00F77C2A" w:rsidRPr="00F77C2A">
        <w:rPr>
          <w:lang w:val="en-GB"/>
        </w:rPr>
        <w:t xml:space="preserve"> has </w:t>
      </w:r>
      <w:r w:rsidR="00EE0B41">
        <w:rPr>
          <w:lang w:val="en-GB"/>
        </w:rPr>
        <w:t xml:space="preserve">become a fundamental consideration </w:t>
      </w:r>
      <w:r w:rsidR="00F77C2A" w:rsidRPr="00F77C2A">
        <w:rPr>
          <w:lang w:val="en-GB"/>
        </w:rPr>
        <w:t>for the future of European integrati</w:t>
      </w:r>
      <w:r w:rsidR="00EE0B41">
        <w:rPr>
          <w:lang w:val="en-GB"/>
        </w:rPr>
        <w:t xml:space="preserve">on where varying </w:t>
      </w:r>
      <w:r w:rsidR="00F77C2A" w:rsidRPr="00F77C2A">
        <w:rPr>
          <w:lang w:val="en-GB"/>
        </w:rPr>
        <w:t xml:space="preserve">concepts </w:t>
      </w:r>
      <w:r w:rsidR="00EE0B41">
        <w:rPr>
          <w:lang w:val="en-GB"/>
        </w:rPr>
        <w:t xml:space="preserve">are colliding with one another.  “This is once again </w:t>
      </w:r>
      <w:r w:rsidR="00045E56">
        <w:rPr>
          <w:lang w:val="en-GB"/>
        </w:rPr>
        <w:t xml:space="preserve">being </w:t>
      </w:r>
      <w:r w:rsidR="00F77C2A" w:rsidRPr="00F77C2A">
        <w:rPr>
          <w:lang w:val="en-GB"/>
        </w:rPr>
        <w:t>sy</w:t>
      </w:r>
      <w:r w:rsidR="00F77C2A">
        <w:rPr>
          <w:lang w:val="en-GB"/>
        </w:rPr>
        <w:t xml:space="preserve">mbolised </w:t>
      </w:r>
      <w:r w:rsidR="004E4A41">
        <w:rPr>
          <w:lang w:val="en-GB"/>
        </w:rPr>
        <w:t xml:space="preserve">by </w:t>
      </w:r>
      <w:r w:rsidR="00F77C2A">
        <w:rPr>
          <w:lang w:val="en-GB"/>
        </w:rPr>
        <w:t>East against West”</w:t>
      </w:r>
      <w:r w:rsidRPr="00F77C2A">
        <w:rPr>
          <w:lang w:val="en-GB"/>
        </w:rPr>
        <w:t xml:space="preserve">. </w:t>
      </w:r>
      <w:r w:rsidR="00F77C2A">
        <w:rPr>
          <w:lang w:val="en-GB"/>
        </w:rPr>
        <w:t xml:space="preserve"> </w:t>
      </w:r>
      <w:r w:rsidR="00045E56">
        <w:rPr>
          <w:lang w:val="en-GB"/>
        </w:rPr>
        <w:t xml:space="preserve">One of the problems of today’s times </w:t>
      </w:r>
      <w:r w:rsidR="00F77C2A" w:rsidRPr="00F77C2A">
        <w:rPr>
          <w:lang w:val="en-GB"/>
        </w:rPr>
        <w:t xml:space="preserve">is the </w:t>
      </w:r>
      <w:r w:rsidR="00045E56">
        <w:rPr>
          <w:lang w:val="en-GB"/>
        </w:rPr>
        <w:t xml:space="preserve">“concentration of </w:t>
      </w:r>
      <w:r w:rsidR="009448BD">
        <w:rPr>
          <w:lang w:val="en-GB"/>
        </w:rPr>
        <w:t xml:space="preserve">information </w:t>
      </w:r>
      <w:r w:rsidR="00045E56">
        <w:rPr>
          <w:lang w:val="en-GB"/>
        </w:rPr>
        <w:t xml:space="preserve">generated </w:t>
      </w:r>
      <w:r w:rsidR="00F77C2A" w:rsidRPr="00F77C2A">
        <w:rPr>
          <w:lang w:val="en-GB"/>
        </w:rPr>
        <w:t>by social media.</w:t>
      </w:r>
      <w:r w:rsidR="00F77C2A">
        <w:rPr>
          <w:lang w:val="en-GB"/>
        </w:rPr>
        <w:t xml:space="preserve"> </w:t>
      </w:r>
      <w:r w:rsidRPr="00F77C2A">
        <w:rPr>
          <w:lang w:val="en-GB"/>
        </w:rPr>
        <w:t xml:space="preserve"> </w:t>
      </w:r>
      <w:r w:rsidR="00045E56">
        <w:rPr>
          <w:lang w:val="en-GB"/>
        </w:rPr>
        <w:t>“During the time of communism there was a lack of information</w:t>
      </w:r>
      <w:r w:rsidR="00F77C2A" w:rsidRPr="00F77C2A">
        <w:rPr>
          <w:lang w:val="en-GB"/>
        </w:rPr>
        <w:t>,</w:t>
      </w:r>
      <w:r w:rsidR="00045E56">
        <w:rPr>
          <w:lang w:val="en-GB"/>
        </w:rPr>
        <w:t xml:space="preserve"> </w:t>
      </w:r>
      <w:r w:rsidR="009448BD">
        <w:rPr>
          <w:lang w:val="en-GB"/>
        </w:rPr>
        <w:t xml:space="preserve">whereas </w:t>
      </w:r>
      <w:r w:rsidR="00F77C2A" w:rsidRPr="00F77C2A">
        <w:rPr>
          <w:lang w:val="en-GB"/>
        </w:rPr>
        <w:t xml:space="preserve">today we are </w:t>
      </w:r>
      <w:r w:rsidR="009448BD">
        <w:rPr>
          <w:lang w:val="en-GB"/>
        </w:rPr>
        <w:t xml:space="preserve">walking </w:t>
      </w:r>
      <w:r w:rsidR="00045E56">
        <w:rPr>
          <w:lang w:val="en-GB"/>
        </w:rPr>
        <w:t xml:space="preserve">through </w:t>
      </w:r>
      <w:r w:rsidR="00F77C2A" w:rsidRPr="00F77C2A">
        <w:rPr>
          <w:lang w:val="en-GB"/>
        </w:rPr>
        <w:t>an information jungle</w:t>
      </w:r>
      <w:r w:rsidRPr="00F77C2A">
        <w:rPr>
          <w:lang w:val="en-GB"/>
        </w:rPr>
        <w:t>.“</w:t>
      </w:r>
      <w:r w:rsidR="00045E56">
        <w:rPr>
          <w:lang w:val="en-GB"/>
        </w:rPr>
        <w:t xml:space="preserve"> </w:t>
      </w:r>
      <w:r w:rsidR="00F77C2A" w:rsidRPr="00F77C2A">
        <w:rPr>
          <w:lang w:val="en-GB"/>
        </w:rPr>
        <w:t xml:space="preserve">The result, </w:t>
      </w:r>
      <w:r w:rsidR="00045E56">
        <w:rPr>
          <w:lang w:val="en-GB"/>
        </w:rPr>
        <w:t xml:space="preserve">however, </w:t>
      </w:r>
      <w:r w:rsidR="00F77C2A" w:rsidRPr="00F77C2A">
        <w:rPr>
          <w:lang w:val="en-GB"/>
        </w:rPr>
        <w:t xml:space="preserve">says </w:t>
      </w:r>
      <w:proofErr w:type="spellStart"/>
      <w:r w:rsidRPr="00F77C2A">
        <w:rPr>
          <w:lang w:val="en-GB"/>
        </w:rPr>
        <w:t>Šebek</w:t>
      </w:r>
      <w:proofErr w:type="spellEnd"/>
      <w:r w:rsidRPr="00F77C2A">
        <w:rPr>
          <w:lang w:val="en-GB"/>
        </w:rPr>
        <w:t xml:space="preserve">, </w:t>
      </w:r>
      <w:r w:rsidR="00F77C2A" w:rsidRPr="00F77C2A">
        <w:rPr>
          <w:lang w:val="en-GB"/>
        </w:rPr>
        <w:t>is the same</w:t>
      </w:r>
      <w:r w:rsidRPr="00F77C2A">
        <w:rPr>
          <w:lang w:val="en-GB"/>
        </w:rPr>
        <w:t xml:space="preserve">: </w:t>
      </w:r>
      <w:r w:rsidR="00045E56">
        <w:rPr>
          <w:lang w:val="en-GB"/>
        </w:rPr>
        <w:t>“</w:t>
      </w:r>
      <w:r w:rsidR="00F77C2A" w:rsidRPr="00F77C2A">
        <w:rPr>
          <w:lang w:val="en-GB"/>
        </w:rPr>
        <w:t xml:space="preserve">a lack of </w:t>
      </w:r>
      <w:r w:rsidR="00045E56">
        <w:rPr>
          <w:lang w:val="en-GB"/>
        </w:rPr>
        <w:t xml:space="preserve">direction </w:t>
      </w:r>
      <w:r w:rsidR="00F77C2A" w:rsidRPr="00F77C2A">
        <w:rPr>
          <w:lang w:val="en-GB"/>
        </w:rPr>
        <w:t xml:space="preserve">and a greater </w:t>
      </w:r>
      <w:r w:rsidR="00045E56">
        <w:rPr>
          <w:lang w:val="en-GB"/>
        </w:rPr>
        <w:t xml:space="preserve">propensity for </w:t>
      </w:r>
      <w:r w:rsidR="00F77C2A">
        <w:rPr>
          <w:lang w:val="en-GB"/>
        </w:rPr>
        <w:t>manipulation and mistrust towards everything and everyone</w:t>
      </w:r>
      <w:r w:rsidRPr="00F77C2A">
        <w:rPr>
          <w:lang w:val="en-GB"/>
        </w:rPr>
        <w:t>.</w:t>
      </w:r>
      <w:r w:rsidR="009448BD">
        <w:rPr>
          <w:lang w:val="en-GB"/>
        </w:rPr>
        <w:t>”</w:t>
      </w:r>
      <w:r w:rsidRPr="00F77C2A">
        <w:rPr>
          <w:lang w:val="en-GB"/>
        </w:rPr>
        <w:t xml:space="preserve"> </w:t>
      </w:r>
    </w:p>
    <w:p w14:paraId="53BB2DC2" w14:textId="77777777" w:rsidR="008E161D" w:rsidRPr="00F77C2A" w:rsidRDefault="008E161D" w:rsidP="008E161D">
      <w:pPr>
        <w:jc w:val="both"/>
        <w:rPr>
          <w:lang w:val="en-GB"/>
        </w:rPr>
      </w:pPr>
    </w:p>
    <w:p w14:paraId="4ED73E59" w14:textId="0653E553" w:rsidR="008E161D" w:rsidRPr="009154D5" w:rsidRDefault="008E161D" w:rsidP="008E161D">
      <w:pPr>
        <w:jc w:val="both"/>
        <w:rPr>
          <w:lang w:val="en-GB"/>
        </w:rPr>
      </w:pPr>
      <w:r w:rsidRPr="00F77C2A">
        <w:rPr>
          <w:b/>
          <w:lang w:val="en-GB"/>
        </w:rPr>
        <w:t>Pavel Fischer</w:t>
      </w:r>
      <w:r w:rsidR="00224AAB" w:rsidRPr="00F77C2A">
        <w:rPr>
          <w:lang w:val="en-GB"/>
        </w:rPr>
        <w:t xml:space="preserve">, </w:t>
      </w:r>
      <w:r w:rsidRPr="00F77C2A">
        <w:rPr>
          <w:lang w:val="en-GB"/>
        </w:rPr>
        <w:t>Se</w:t>
      </w:r>
      <w:r w:rsidR="00F52525" w:rsidRPr="00F77C2A">
        <w:rPr>
          <w:lang w:val="en-GB"/>
        </w:rPr>
        <w:t>nator</w:t>
      </w:r>
      <w:r w:rsidRPr="00F77C2A">
        <w:rPr>
          <w:lang w:val="en-GB"/>
        </w:rPr>
        <w:t xml:space="preserve">, </w:t>
      </w:r>
      <w:r w:rsidR="00F77C2A" w:rsidRPr="00F77C2A">
        <w:rPr>
          <w:lang w:val="en-GB"/>
        </w:rPr>
        <w:t xml:space="preserve">also </w:t>
      </w:r>
      <w:r w:rsidR="00520EE6">
        <w:rPr>
          <w:lang w:val="en-GB"/>
        </w:rPr>
        <w:t xml:space="preserve">described </w:t>
      </w:r>
      <w:r w:rsidR="00F77C2A" w:rsidRPr="00F77C2A">
        <w:rPr>
          <w:lang w:val="en-GB"/>
        </w:rPr>
        <w:t xml:space="preserve">the current situation in the Czech Republic and </w:t>
      </w:r>
      <w:r w:rsidR="00520EE6">
        <w:rPr>
          <w:lang w:val="en-GB"/>
        </w:rPr>
        <w:t xml:space="preserve">set out </w:t>
      </w:r>
      <w:r w:rsidR="00F77C2A" w:rsidRPr="00F77C2A">
        <w:rPr>
          <w:lang w:val="en-GB"/>
        </w:rPr>
        <w:t xml:space="preserve">the </w:t>
      </w:r>
      <w:r w:rsidR="00520EE6">
        <w:rPr>
          <w:lang w:val="en-GB"/>
        </w:rPr>
        <w:t xml:space="preserve">socio-political </w:t>
      </w:r>
      <w:r w:rsidR="00F77C2A" w:rsidRPr="00F77C2A">
        <w:rPr>
          <w:lang w:val="en-GB"/>
        </w:rPr>
        <w:t>challenges</w:t>
      </w:r>
      <w:r w:rsidRPr="00F77C2A">
        <w:rPr>
          <w:lang w:val="en-GB"/>
        </w:rPr>
        <w:t xml:space="preserve">. </w:t>
      </w:r>
      <w:r w:rsidR="00F77C2A" w:rsidRPr="00F77C2A">
        <w:rPr>
          <w:lang w:val="en-GB"/>
        </w:rPr>
        <w:t>He stressed the importance</w:t>
      </w:r>
      <w:r w:rsidR="00520EE6">
        <w:rPr>
          <w:lang w:val="en-GB"/>
        </w:rPr>
        <w:t xml:space="preserve"> of emotional identification through </w:t>
      </w:r>
      <w:r w:rsidR="009448BD">
        <w:rPr>
          <w:lang w:val="en-GB"/>
        </w:rPr>
        <w:t xml:space="preserve">a </w:t>
      </w:r>
      <w:r w:rsidR="00F77C2A" w:rsidRPr="00F77C2A">
        <w:rPr>
          <w:lang w:val="en-GB"/>
        </w:rPr>
        <w:t xml:space="preserve">personal experience of </w:t>
      </w:r>
      <w:r w:rsidR="009448BD">
        <w:rPr>
          <w:lang w:val="en-GB"/>
        </w:rPr>
        <w:t xml:space="preserve">community </w:t>
      </w:r>
      <w:r w:rsidR="00520EE6">
        <w:rPr>
          <w:lang w:val="en-GB"/>
        </w:rPr>
        <w:t xml:space="preserve">which will emerge where there is </w:t>
      </w:r>
      <w:r w:rsidR="00F77C2A" w:rsidRPr="00F77C2A">
        <w:rPr>
          <w:lang w:val="en-GB"/>
        </w:rPr>
        <w:t xml:space="preserve">space </w:t>
      </w:r>
      <w:r w:rsidR="00520EE6">
        <w:rPr>
          <w:lang w:val="en-GB"/>
        </w:rPr>
        <w:t>to talk and share experiences</w:t>
      </w:r>
      <w:r w:rsidR="00F77C2A" w:rsidRPr="00F77C2A">
        <w:rPr>
          <w:lang w:val="en-GB"/>
        </w:rPr>
        <w:t xml:space="preserve">. </w:t>
      </w:r>
      <w:r w:rsidR="00F77C2A">
        <w:rPr>
          <w:lang w:val="en-GB"/>
        </w:rPr>
        <w:t xml:space="preserve"> </w:t>
      </w:r>
      <w:r w:rsidR="00520EE6">
        <w:rPr>
          <w:lang w:val="en-GB"/>
        </w:rPr>
        <w:t xml:space="preserve">European unity is only possible by </w:t>
      </w:r>
      <w:r w:rsidR="00F77C2A" w:rsidRPr="008F2488">
        <w:rPr>
          <w:lang w:val="en-GB"/>
        </w:rPr>
        <w:t xml:space="preserve">taking </w:t>
      </w:r>
      <w:r w:rsidR="00520EE6">
        <w:rPr>
          <w:lang w:val="en-GB"/>
        </w:rPr>
        <w:t xml:space="preserve">all </w:t>
      </w:r>
      <w:r w:rsidR="008F2488">
        <w:rPr>
          <w:lang w:val="en-GB"/>
        </w:rPr>
        <w:t xml:space="preserve">local </w:t>
      </w:r>
      <w:r w:rsidR="00520EE6">
        <w:rPr>
          <w:lang w:val="en-GB"/>
        </w:rPr>
        <w:t xml:space="preserve">identification processes and </w:t>
      </w:r>
      <w:r w:rsidR="00F546B6">
        <w:rPr>
          <w:lang w:val="en-GB"/>
        </w:rPr>
        <w:t xml:space="preserve">the </w:t>
      </w:r>
      <w:r w:rsidR="00520EE6">
        <w:rPr>
          <w:lang w:val="en-GB"/>
        </w:rPr>
        <w:t>individuals</w:t>
      </w:r>
      <w:r w:rsidR="008F2488">
        <w:rPr>
          <w:lang w:val="en-GB"/>
        </w:rPr>
        <w:t xml:space="preserve"> </w:t>
      </w:r>
      <w:r w:rsidR="00F546B6">
        <w:rPr>
          <w:lang w:val="en-GB"/>
        </w:rPr>
        <w:t xml:space="preserve">with whom </w:t>
      </w:r>
      <w:r w:rsidR="008F2488">
        <w:rPr>
          <w:lang w:val="en-GB"/>
        </w:rPr>
        <w:t xml:space="preserve">one is </w:t>
      </w:r>
      <w:r w:rsidR="00F546B6">
        <w:rPr>
          <w:lang w:val="en-GB"/>
        </w:rPr>
        <w:t xml:space="preserve">travelling </w:t>
      </w:r>
      <w:r w:rsidR="008F2488">
        <w:rPr>
          <w:lang w:val="en-GB"/>
        </w:rPr>
        <w:t>together</w:t>
      </w:r>
      <w:r w:rsidR="009448BD">
        <w:rPr>
          <w:lang w:val="en-GB"/>
        </w:rPr>
        <w:t xml:space="preserve"> seriously</w:t>
      </w:r>
      <w:r w:rsidR="008F2488">
        <w:rPr>
          <w:lang w:val="en-GB"/>
        </w:rPr>
        <w:t xml:space="preserve">.  </w:t>
      </w:r>
      <w:r w:rsidR="008F2488" w:rsidRPr="008F2488">
        <w:rPr>
          <w:lang w:val="en-GB"/>
        </w:rPr>
        <w:t xml:space="preserve">The vision of a united Europe can only emerge if politics </w:t>
      </w:r>
      <w:r w:rsidR="00F546B6">
        <w:rPr>
          <w:lang w:val="en-GB"/>
        </w:rPr>
        <w:t xml:space="preserve">takes </w:t>
      </w:r>
      <w:r w:rsidR="008F2488">
        <w:rPr>
          <w:lang w:val="en-GB"/>
        </w:rPr>
        <w:t xml:space="preserve">subsidiarity </w:t>
      </w:r>
      <w:r w:rsidR="00F546B6">
        <w:rPr>
          <w:lang w:val="en-GB"/>
        </w:rPr>
        <w:t xml:space="preserve">into account, </w:t>
      </w:r>
      <w:r w:rsidR="008F2488">
        <w:rPr>
          <w:lang w:val="en-GB"/>
        </w:rPr>
        <w:t xml:space="preserve">respects the diversity of European peoples, languages and cultures and promotes it.  </w:t>
      </w:r>
      <w:r w:rsidR="008F2488" w:rsidRPr="009154D5">
        <w:rPr>
          <w:lang w:val="en-GB"/>
        </w:rPr>
        <w:t xml:space="preserve">“Responsibility is the answer“, as </w:t>
      </w:r>
      <w:r w:rsidR="00224AAB" w:rsidRPr="009154D5">
        <w:rPr>
          <w:lang w:val="en-GB"/>
        </w:rPr>
        <w:t>Fischer</w:t>
      </w:r>
      <w:r w:rsidR="008F2488" w:rsidRPr="009154D5">
        <w:rPr>
          <w:lang w:val="en-GB"/>
        </w:rPr>
        <w:t xml:space="preserve"> put it</w:t>
      </w:r>
      <w:r w:rsidR="00224AAB" w:rsidRPr="009154D5">
        <w:rPr>
          <w:lang w:val="en-GB"/>
        </w:rPr>
        <w:t>.</w:t>
      </w:r>
    </w:p>
    <w:p w14:paraId="327FB220" w14:textId="77777777" w:rsidR="008E161D" w:rsidRPr="009154D5" w:rsidRDefault="008E161D" w:rsidP="008E161D">
      <w:pPr>
        <w:jc w:val="both"/>
        <w:rPr>
          <w:lang w:val="en-GB"/>
        </w:rPr>
      </w:pPr>
    </w:p>
    <w:p w14:paraId="67E14EA3" w14:textId="03C2F2B7" w:rsidR="008E161D" w:rsidRPr="008F2488" w:rsidRDefault="008E161D" w:rsidP="008E161D">
      <w:pPr>
        <w:jc w:val="both"/>
        <w:rPr>
          <w:lang w:val="en-GB"/>
        </w:rPr>
      </w:pPr>
      <w:proofErr w:type="spellStart"/>
      <w:r w:rsidRPr="008F2488">
        <w:rPr>
          <w:b/>
          <w:lang w:val="en-GB"/>
        </w:rPr>
        <w:t>Tomáš</w:t>
      </w:r>
      <w:proofErr w:type="spellEnd"/>
      <w:r w:rsidRPr="008F2488">
        <w:rPr>
          <w:b/>
          <w:lang w:val="en-GB"/>
        </w:rPr>
        <w:t xml:space="preserve"> </w:t>
      </w:r>
      <w:proofErr w:type="spellStart"/>
      <w:r w:rsidRPr="008F2488">
        <w:rPr>
          <w:b/>
          <w:lang w:val="en-GB"/>
        </w:rPr>
        <w:t>Halík</w:t>
      </w:r>
      <w:proofErr w:type="spellEnd"/>
      <w:r w:rsidR="00673887" w:rsidRPr="008F2488">
        <w:rPr>
          <w:b/>
          <w:lang w:val="en-GB"/>
        </w:rPr>
        <w:t xml:space="preserve"> </w:t>
      </w:r>
      <w:r w:rsidR="00673887" w:rsidRPr="008F2488">
        <w:rPr>
          <w:lang w:val="en-GB"/>
        </w:rPr>
        <w:t>(</w:t>
      </w:r>
      <w:r w:rsidR="008F2488" w:rsidRPr="008F2488">
        <w:rPr>
          <w:lang w:val="en-GB"/>
        </w:rPr>
        <w:t xml:space="preserve">Winner of the </w:t>
      </w:r>
      <w:r w:rsidR="00673887" w:rsidRPr="008F2488">
        <w:rPr>
          <w:lang w:val="en-GB"/>
        </w:rPr>
        <w:t>Templeton</w:t>
      </w:r>
      <w:r w:rsidR="008F2488" w:rsidRPr="008F2488">
        <w:rPr>
          <w:lang w:val="en-GB"/>
        </w:rPr>
        <w:t xml:space="preserve"> Prize in</w:t>
      </w:r>
      <w:r w:rsidR="00673887" w:rsidRPr="008F2488">
        <w:rPr>
          <w:lang w:val="en-GB"/>
        </w:rPr>
        <w:t xml:space="preserve"> 2014)</w:t>
      </w:r>
      <w:r w:rsidRPr="008F2488">
        <w:rPr>
          <w:lang w:val="en-GB"/>
        </w:rPr>
        <w:t>,</w:t>
      </w:r>
      <w:r w:rsidR="008B36DA" w:rsidRPr="008F2488">
        <w:rPr>
          <w:lang w:val="en-GB"/>
        </w:rPr>
        <w:t xml:space="preserve"> </w:t>
      </w:r>
      <w:r w:rsidR="00BB4623">
        <w:rPr>
          <w:lang w:val="en-GB"/>
        </w:rPr>
        <w:t>s</w:t>
      </w:r>
      <w:r w:rsidRPr="008F2488">
        <w:rPr>
          <w:lang w:val="en-GB"/>
        </w:rPr>
        <w:t>o</w:t>
      </w:r>
      <w:r w:rsidR="008F2488" w:rsidRPr="008F2488">
        <w:rPr>
          <w:lang w:val="en-GB"/>
        </w:rPr>
        <w:t>ciolog</w:t>
      </w:r>
      <w:r w:rsidR="009154D5">
        <w:rPr>
          <w:lang w:val="en-GB"/>
        </w:rPr>
        <w:t>ist, religious philosopher and R</w:t>
      </w:r>
      <w:r w:rsidR="008F2488" w:rsidRPr="008F2488">
        <w:rPr>
          <w:lang w:val="en-GB"/>
        </w:rPr>
        <w:t xml:space="preserve">oman Catholic priest made it clear in his </w:t>
      </w:r>
      <w:r w:rsidR="009448BD">
        <w:rPr>
          <w:lang w:val="en-GB"/>
        </w:rPr>
        <w:t xml:space="preserve">address </w:t>
      </w:r>
      <w:r w:rsidR="008F2488" w:rsidRPr="008F2488">
        <w:rPr>
          <w:lang w:val="en-GB"/>
        </w:rPr>
        <w:t xml:space="preserve">that </w:t>
      </w:r>
      <w:r w:rsidR="009154D5">
        <w:rPr>
          <w:lang w:val="en-GB"/>
        </w:rPr>
        <w:t>C</w:t>
      </w:r>
      <w:r w:rsidR="00F546B6">
        <w:rPr>
          <w:lang w:val="en-GB"/>
        </w:rPr>
        <w:t>hurches can no longer offer</w:t>
      </w:r>
      <w:r w:rsidR="00052ADF">
        <w:rPr>
          <w:lang w:val="en-GB"/>
        </w:rPr>
        <w:t xml:space="preserve"> the kind of faith that was lived in the past to the present and future</w:t>
      </w:r>
      <w:r w:rsidR="008B36DA" w:rsidRPr="008F2488">
        <w:rPr>
          <w:lang w:val="en-GB"/>
        </w:rPr>
        <w:t>.</w:t>
      </w:r>
      <w:r w:rsidR="008F2488">
        <w:rPr>
          <w:lang w:val="en-GB"/>
        </w:rPr>
        <w:t xml:space="preserve"> </w:t>
      </w:r>
      <w:r w:rsidR="009448BD">
        <w:rPr>
          <w:lang w:val="en-GB"/>
        </w:rPr>
        <w:t>To a great extent r</w:t>
      </w:r>
      <w:r w:rsidR="008B36DA" w:rsidRPr="008F2488">
        <w:rPr>
          <w:lang w:val="en-GB"/>
        </w:rPr>
        <w:t xml:space="preserve">eligion </w:t>
      </w:r>
      <w:r w:rsidR="009448BD">
        <w:rPr>
          <w:lang w:val="en-GB"/>
        </w:rPr>
        <w:t xml:space="preserve">no longer has an </w:t>
      </w:r>
      <w:r w:rsidR="008F2488" w:rsidRPr="008F2488">
        <w:rPr>
          <w:lang w:val="en-GB"/>
        </w:rPr>
        <w:t xml:space="preserve">influence </w:t>
      </w:r>
      <w:r w:rsidR="009B1967">
        <w:rPr>
          <w:lang w:val="en-GB"/>
        </w:rPr>
        <w:t xml:space="preserve">in the decision-making process of </w:t>
      </w:r>
      <w:r w:rsidR="008F2488" w:rsidRPr="008F2488">
        <w:rPr>
          <w:lang w:val="en-GB"/>
        </w:rPr>
        <w:t xml:space="preserve">the </w:t>
      </w:r>
      <w:r w:rsidR="008F2488">
        <w:rPr>
          <w:lang w:val="en-GB"/>
        </w:rPr>
        <w:t>young generation</w:t>
      </w:r>
      <w:r w:rsidR="00052ADF">
        <w:rPr>
          <w:lang w:val="en-GB"/>
        </w:rPr>
        <w:t xml:space="preserve"> </w:t>
      </w:r>
      <w:r w:rsidR="009B1967">
        <w:rPr>
          <w:lang w:val="en-GB"/>
        </w:rPr>
        <w:t xml:space="preserve">who now live </w:t>
      </w:r>
      <w:r w:rsidR="008F2488" w:rsidRPr="008F2488">
        <w:rPr>
          <w:lang w:val="en-GB"/>
        </w:rPr>
        <w:t xml:space="preserve">in the new cosmos of the internet.  “The new generation is not prepared to receive religion without </w:t>
      </w:r>
      <w:r w:rsidR="00052ADF">
        <w:rPr>
          <w:lang w:val="en-GB"/>
        </w:rPr>
        <w:t>asking questions</w:t>
      </w:r>
      <w:r w:rsidRPr="008F2488">
        <w:rPr>
          <w:lang w:val="en-GB"/>
        </w:rPr>
        <w:t>.</w:t>
      </w:r>
      <w:r w:rsidR="00052ADF">
        <w:rPr>
          <w:lang w:val="en-GB"/>
        </w:rPr>
        <w:t>”</w:t>
      </w:r>
      <w:r w:rsidRPr="008F2488">
        <w:rPr>
          <w:lang w:val="en-GB"/>
        </w:rPr>
        <w:t xml:space="preserve"> </w:t>
      </w:r>
      <w:r w:rsidR="00052ADF">
        <w:rPr>
          <w:lang w:val="en-GB"/>
        </w:rPr>
        <w:t xml:space="preserve"> The C</w:t>
      </w:r>
      <w:r w:rsidR="008F2488" w:rsidRPr="008F2488">
        <w:rPr>
          <w:lang w:val="en-GB"/>
        </w:rPr>
        <w:t xml:space="preserve">hurch </w:t>
      </w:r>
      <w:r w:rsidR="009B1967">
        <w:rPr>
          <w:lang w:val="en-GB"/>
        </w:rPr>
        <w:t xml:space="preserve">is </w:t>
      </w:r>
      <w:r w:rsidR="00052ADF">
        <w:rPr>
          <w:lang w:val="en-GB"/>
        </w:rPr>
        <w:t xml:space="preserve">now </w:t>
      </w:r>
      <w:r w:rsidR="009B1967">
        <w:rPr>
          <w:lang w:val="en-GB"/>
        </w:rPr>
        <w:t xml:space="preserve">facing </w:t>
      </w:r>
      <w:r w:rsidR="00052ADF">
        <w:rPr>
          <w:lang w:val="en-GB"/>
        </w:rPr>
        <w:t xml:space="preserve">the challenge of engaging with those </w:t>
      </w:r>
      <w:r w:rsidR="008F2488" w:rsidRPr="008F2488">
        <w:rPr>
          <w:lang w:val="en-GB"/>
        </w:rPr>
        <w:t xml:space="preserve">who </w:t>
      </w:r>
      <w:r w:rsidR="008F2488">
        <w:rPr>
          <w:lang w:val="en-GB"/>
        </w:rPr>
        <w:t xml:space="preserve">are looking for something.  </w:t>
      </w:r>
      <w:proofErr w:type="spellStart"/>
      <w:r w:rsidR="00052ADF">
        <w:rPr>
          <w:lang w:val="en-GB"/>
        </w:rPr>
        <w:t>Halik</w:t>
      </w:r>
      <w:proofErr w:type="spellEnd"/>
      <w:r w:rsidR="00052ADF">
        <w:rPr>
          <w:lang w:val="en-GB"/>
        </w:rPr>
        <w:t xml:space="preserve"> </w:t>
      </w:r>
      <w:r w:rsidR="009B1967">
        <w:rPr>
          <w:lang w:val="en-GB"/>
        </w:rPr>
        <w:t xml:space="preserve">stressed </w:t>
      </w:r>
      <w:r w:rsidR="00052ADF">
        <w:rPr>
          <w:lang w:val="en-GB"/>
        </w:rPr>
        <w:t>that “</w:t>
      </w:r>
      <w:r w:rsidR="008F2488" w:rsidRPr="008F2488">
        <w:rPr>
          <w:lang w:val="en-GB"/>
        </w:rPr>
        <w:t xml:space="preserve">The future of the </w:t>
      </w:r>
      <w:r w:rsidR="00052ADF">
        <w:rPr>
          <w:lang w:val="en-GB"/>
        </w:rPr>
        <w:t>C</w:t>
      </w:r>
      <w:r w:rsidR="008F2488" w:rsidRPr="008F2488">
        <w:rPr>
          <w:lang w:val="en-GB"/>
        </w:rPr>
        <w:t xml:space="preserve">hurch depends on its willingness to communicate with </w:t>
      </w:r>
      <w:r w:rsidR="00052ADF">
        <w:rPr>
          <w:lang w:val="en-GB"/>
        </w:rPr>
        <w:t xml:space="preserve">and </w:t>
      </w:r>
      <w:r w:rsidR="00052ADF">
        <w:rPr>
          <w:lang w:val="en-GB"/>
        </w:rPr>
        <w:lastRenderedPageBreak/>
        <w:t xml:space="preserve">accompany </w:t>
      </w:r>
      <w:r w:rsidR="008F2488" w:rsidRPr="008F2488">
        <w:rPr>
          <w:lang w:val="en-GB"/>
        </w:rPr>
        <w:t>those who are looking</w:t>
      </w:r>
      <w:r w:rsidR="00052ADF">
        <w:rPr>
          <w:lang w:val="en-GB"/>
        </w:rPr>
        <w:t xml:space="preserve"> for something</w:t>
      </w:r>
      <w:r w:rsidRPr="008F2488">
        <w:rPr>
          <w:lang w:val="en-GB"/>
        </w:rPr>
        <w:t>.</w:t>
      </w:r>
      <w:r w:rsidR="00052ADF">
        <w:rPr>
          <w:lang w:val="en-GB"/>
        </w:rPr>
        <w:t>”</w:t>
      </w:r>
      <w:r w:rsidRPr="008F2488">
        <w:rPr>
          <w:lang w:val="en-GB"/>
        </w:rPr>
        <w:t xml:space="preserve"> </w:t>
      </w:r>
      <w:r w:rsidR="00052ADF">
        <w:rPr>
          <w:lang w:val="en-GB"/>
        </w:rPr>
        <w:t xml:space="preserve"> </w:t>
      </w:r>
      <w:r w:rsidR="008F2488" w:rsidRPr="008F2488">
        <w:rPr>
          <w:lang w:val="en-GB"/>
        </w:rPr>
        <w:t xml:space="preserve">Belief cannot be an ideology of precise answers, since, </w:t>
      </w:r>
      <w:r w:rsidR="00052ADF">
        <w:rPr>
          <w:lang w:val="en-GB"/>
        </w:rPr>
        <w:t xml:space="preserve">as </w:t>
      </w:r>
      <w:proofErr w:type="spellStart"/>
      <w:r w:rsidRPr="008F2488">
        <w:rPr>
          <w:lang w:val="en-GB"/>
        </w:rPr>
        <w:t>Halík</w:t>
      </w:r>
      <w:proofErr w:type="spellEnd"/>
      <w:r w:rsidR="00052ADF">
        <w:rPr>
          <w:lang w:val="en-GB"/>
        </w:rPr>
        <w:t xml:space="preserve"> says</w:t>
      </w:r>
      <w:r w:rsidRPr="008F2488">
        <w:rPr>
          <w:lang w:val="en-GB"/>
        </w:rPr>
        <w:t xml:space="preserve"> </w:t>
      </w:r>
      <w:r w:rsidR="00052ADF">
        <w:rPr>
          <w:lang w:val="en-GB"/>
        </w:rPr>
        <w:t>“</w:t>
      </w:r>
      <w:r w:rsidR="008F2488" w:rsidRPr="008F2488">
        <w:rPr>
          <w:lang w:val="en-GB"/>
        </w:rPr>
        <w:t>G</w:t>
      </w:r>
      <w:r w:rsidR="008F2488">
        <w:rPr>
          <w:lang w:val="en-GB"/>
        </w:rPr>
        <w:t>od also speaks in open questions</w:t>
      </w:r>
      <w:r w:rsidR="00052ADF">
        <w:rPr>
          <w:lang w:val="en-GB"/>
        </w:rPr>
        <w:t>”</w:t>
      </w:r>
      <w:r w:rsidRPr="008F2488">
        <w:rPr>
          <w:lang w:val="en-GB"/>
        </w:rPr>
        <w:t xml:space="preserve">. </w:t>
      </w:r>
    </w:p>
    <w:p w14:paraId="4992BB53" w14:textId="77777777" w:rsidR="008E161D" w:rsidRPr="008F2488" w:rsidRDefault="008E161D" w:rsidP="008E161D">
      <w:pPr>
        <w:jc w:val="both"/>
        <w:rPr>
          <w:lang w:val="en-GB"/>
        </w:rPr>
      </w:pPr>
    </w:p>
    <w:p w14:paraId="1D293F83" w14:textId="093C867C" w:rsidR="008E161D" w:rsidRPr="00280A69" w:rsidRDefault="00280A69" w:rsidP="008E161D">
      <w:pPr>
        <w:jc w:val="both"/>
        <w:rPr>
          <w:b/>
          <w:lang w:val="en-GB"/>
        </w:rPr>
      </w:pPr>
      <w:r w:rsidRPr="00280A69">
        <w:rPr>
          <w:b/>
          <w:lang w:val="en-GB"/>
        </w:rPr>
        <w:t xml:space="preserve">How will things go </w:t>
      </w:r>
      <w:r w:rsidR="00052ADF">
        <w:rPr>
          <w:b/>
          <w:lang w:val="en-GB"/>
        </w:rPr>
        <w:t>ahead</w:t>
      </w:r>
      <w:r w:rsidR="008E161D" w:rsidRPr="00280A69">
        <w:rPr>
          <w:b/>
          <w:lang w:val="en-GB"/>
        </w:rPr>
        <w:t>?</w:t>
      </w:r>
    </w:p>
    <w:p w14:paraId="52764EB1" w14:textId="33B9EA4A" w:rsidR="00A579CA" w:rsidRPr="00280A69" w:rsidRDefault="00784C11" w:rsidP="008E161D">
      <w:pPr>
        <w:jc w:val="both"/>
        <w:rPr>
          <w:lang w:val="en-GB"/>
        </w:rPr>
      </w:pPr>
      <w:r w:rsidRPr="00280A69">
        <w:rPr>
          <w:lang w:val="en-GB"/>
        </w:rPr>
        <w:t>Prag</w:t>
      </w:r>
      <w:r w:rsidR="00280A69" w:rsidRPr="00280A69">
        <w:rPr>
          <w:lang w:val="en-GB"/>
        </w:rPr>
        <w:t>ue</w:t>
      </w:r>
      <w:r w:rsidRPr="00280A69">
        <w:rPr>
          <w:lang w:val="en-GB"/>
        </w:rPr>
        <w:t xml:space="preserve"> </w:t>
      </w:r>
      <w:r w:rsidRPr="00280A69">
        <w:rPr>
          <w:b/>
          <w:lang w:val="en-GB"/>
        </w:rPr>
        <w:t>2018</w:t>
      </w:r>
      <w:r w:rsidRPr="00280A69">
        <w:rPr>
          <w:lang w:val="en-GB"/>
        </w:rPr>
        <w:t xml:space="preserve"> </w:t>
      </w:r>
      <w:r w:rsidR="00F82ACC">
        <w:rPr>
          <w:lang w:val="en-GB"/>
        </w:rPr>
        <w:t xml:space="preserve">uncovered </w:t>
      </w:r>
      <w:r w:rsidR="00280A69" w:rsidRPr="00280A69">
        <w:rPr>
          <w:lang w:val="en-GB"/>
        </w:rPr>
        <w:t xml:space="preserve">the </w:t>
      </w:r>
      <w:r w:rsidR="00F82ACC">
        <w:rPr>
          <w:lang w:val="en-GB"/>
        </w:rPr>
        <w:t xml:space="preserve">Czech people’s </w:t>
      </w:r>
      <w:r w:rsidR="009B1967">
        <w:rPr>
          <w:lang w:val="en-GB"/>
        </w:rPr>
        <w:t xml:space="preserve">strong </w:t>
      </w:r>
      <w:r w:rsidR="00F82ACC">
        <w:rPr>
          <w:lang w:val="en-GB"/>
        </w:rPr>
        <w:t xml:space="preserve">sense of freedom </w:t>
      </w:r>
      <w:r w:rsidR="00280A69" w:rsidRPr="00280A69">
        <w:rPr>
          <w:lang w:val="en-GB"/>
        </w:rPr>
        <w:t xml:space="preserve">and </w:t>
      </w:r>
      <w:r w:rsidR="00F82ACC">
        <w:rPr>
          <w:lang w:val="en-GB"/>
        </w:rPr>
        <w:t xml:space="preserve">their </w:t>
      </w:r>
      <w:r w:rsidR="00280A69" w:rsidRPr="00280A69">
        <w:rPr>
          <w:lang w:val="en-GB"/>
        </w:rPr>
        <w:t xml:space="preserve">willingness to </w:t>
      </w:r>
      <w:r w:rsidR="00F82ACC">
        <w:rPr>
          <w:lang w:val="en-GB"/>
        </w:rPr>
        <w:t xml:space="preserve">commit </w:t>
      </w:r>
      <w:r w:rsidR="00280A69" w:rsidRPr="00280A69">
        <w:rPr>
          <w:lang w:val="en-GB"/>
        </w:rPr>
        <w:t>to this</w:t>
      </w:r>
      <w:r w:rsidRPr="00280A69">
        <w:rPr>
          <w:lang w:val="en-GB"/>
        </w:rPr>
        <w:t xml:space="preserve">. </w:t>
      </w:r>
      <w:r w:rsidR="00F82ACC">
        <w:rPr>
          <w:lang w:val="en-GB"/>
        </w:rPr>
        <w:t>“</w:t>
      </w:r>
      <w:r w:rsidR="00280A69" w:rsidRPr="00280A69">
        <w:rPr>
          <w:lang w:val="en-GB"/>
        </w:rPr>
        <w:t xml:space="preserve">We can learn so much from one another and </w:t>
      </w:r>
      <w:r w:rsidR="00F82ACC">
        <w:rPr>
          <w:lang w:val="en-GB"/>
        </w:rPr>
        <w:t>be a gift for one another”</w:t>
      </w:r>
      <w:r w:rsidR="00293B46" w:rsidRPr="00280A69">
        <w:rPr>
          <w:lang w:val="en-GB"/>
        </w:rPr>
        <w:t xml:space="preserve">, </w:t>
      </w:r>
      <w:r w:rsidR="00280A69" w:rsidRPr="00280A69">
        <w:rPr>
          <w:lang w:val="en-GB"/>
        </w:rPr>
        <w:t>s</w:t>
      </w:r>
      <w:r w:rsidR="00280A69">
        <w:rPr>
          <w:lang w:val="en-GB"/>
        </w:rPr>
        <w:t xml:space="preserve">aid one young man from </w:t>
      </w:r>
      <w:r w:rsidR="008D3B6D" w:rsidRPr="00280A69">
        <w:rPr>
          <w:lang w:val="en-GB"/>
        </w:rPr>
        <w:t>Ravensburg</w:t>
      </w:r>
      <w:r w:rsidR="00293B46" w:rsidRPr="00280A69">
        <w:rPr>
          <w:lang w:val="en-GB"/>
        </w:rPr>
        <w:t xml:space="preserve">. </w:t>
      </w:r>
      <w:r w:rsidR="00280A69" w:rsidRPr="00280A69">
        <w:rPr>
          <w:lang w:val="en-GB"/>
        </w:rPr>
        <w:t xml:space="preserve">The congress makes </w:t>
      </w:r>
      <w:r w:rsidR="00F82ACC">
        <w:rPr>
          <w:lang w:val="en-GB"/>
        </w:rPr>
        <w:t xml:space="preserve">you realise once again </w:t>
      </w:r>
      <w:r w:rsidR="00280A69" w:rsidRPr="00280A69">
        <w:rPr>
          <w:lang w:val="en-GB"/>
        </w:rPr>
        <w:t xml:space="preserve">how important it is to spread </w:t>
      </w:r>
      <w:r w:rsidR="00280A69">
        <w:rPr>
          <w:lang w:val="en-GB"/>
        </w:rPr>
        <w:t xml:space="preserve">and </w:t>
      </w:r>
      <w:r w:rsidR="009B1967">
        <w:rPr>
          <w:lang w:val="en-GB"/>
        </w:rPr>
        <w:t xml:space="preserve">strengthen </w:t>
      </w:r>
      <w:r w:rsidR="00280A69" w:rsidRPr="00280A69">
        <w:rPr>
          <w:lang w:val="en-GB"/>
        </w:rPr>
        <w:t xml:space="preserve">the </w:t>
      </w:r>
      <w:r w:rsidR="00F82ACC">
        <w:rPr>
          <w:lang w:val="en-GB"/>
        </w:rPr>
        <w:t xml:space="preserve">“Together for Europe” </w:t>
      </w:r>
      <w:r w:rsidR="00280A69" w:rsidRPr="00280A69">
        <w:rPr>
          <w:lang w:val="en-GB"/>
        </w:rPr>
        <w:t xml:space="preserve">network </w:t>
      </w:r>
      <w:r w:rsidR="00F82ACC">
        <w:rPr>
          <w:lang w:val="en-GB"/>
        </w:rPr>
        <w:t xml:space="preserve">that already exists </w:t>
      </w:r>
      <w:r w:rsidR="009B1967">
        <w:rPr>
          <w:lang w:val="en-GB"/>
        </w:rPr>
        <w:t xml:space="preserve">in </w:t>
      </w:r>
      <w:r w:rsidR="00F82ACC">
        <w:rPr>
          <w:lang w:val="en-GB"/>
        </w:rPr>
        <w:t xml:space="preserve">the </w:t>
      </w:r>
      <w:r w:rsidR="00280A69">
        <w:rPr>
          <w:lang w:val="en-GB"/>
        </w:rPr>
        <w:t>East and West</w:t>
      </w:r>
      <w:r w:rsidRPr="00280A69">
        <w:rPr>
          <w:lang w:val="en-GB"/>
        </w:rPr>
        <w:t xml:space="preserve">. </w:t>
      </w:r>
      <w:r w:rsidR="00F82ACC">
        <w:rPr>
          <w:lang w:val="en-GB"/>
        </w:rPr>
        <w:t>“</w:t>
      </w:r>
      <w:r w:rsidR="00280A69" w:rsidRPr="00280A69">
        <w:rPr>
          <w:lang w:val="en-GB"/>
        </w:rPr>
        <w:t xml:space="preserve">For three days </w:t>
      </w:r>
      <w:r w:rsidRPr="00280A69">
        <w:rPr>
          <w:lang w:val="en-GB"/>
        </w:rPr>
        <w:t>Prag</w:t>
      </w:r>
      <w:r w:rsidR="00280A69" w:rsidRPr="00280A69">
        <w:rPr>
          <w:lang w:val="en-GB"/>
        </w:rPr>
        <w:t>ue</w:t>
      </w:r>
      <w:r w:rsidRPr="00280A69">
        <w:rPr>
          <w:lang w:val="en-GB"/>
        </w:rPr>
        <w:t xml:space="preserve"> 2018 </w:t>
      </w:r>
      <w:r w:rsidR="00280A69" w:rsidRPr="00280A69">
        <w:rPr>
          <w:lang w:val="en-GB"/>
        </w:rPr>
        <w:t xml:space="preserve">became the </w:t>
      </w:r>
      <w:r w:rsidR="00F82ACC">
        <w:rPr>
          <w:lang w:val="en-GB"/>
        </w:rPr>
        <w:t>‘</w:t>
      </w:r>
      <w:r w:rsidR="00A579CA" w:rsidRPr="00280A69">
        <w:rPr>
          <w:lang w:val="en-GB"/>
        </w:rPr>
        <w:t>international</w:t>
      </w:r>
      <w:r w:rsidR="00280A69" w:rsidRPr="00280A69">
        <w:rPr>
          <w:lang w:val="en-GB"/>
        </w:rPr>
        <w:t xml:space="preserve"> capital in the heart of Europe</w:t>
      </w:r>
      <w:r w:rsidR="00F82ACC">
        <w:rPr>
          <w:lang w:val="en-GB"/>
        </w:rPr>
        <w:t>’</w:t>
      </w:r>
      <w:r w:rsidR="00293B46" w:rsidRPr="00280A69">
        <w:rPr>
          <w:lang w:val="en-GB"/>
        </w:rPr>
        <w:t xml:space="preserve">, </w:t>
      </w:r>
      <w:r w:rsidR="00280A69" w:rsidRPr="00280A69">
        <w:rPr>
          <w:lang w:val="en-GB"/>
        </w:rPr>
        <w:t xml:space="preserve">said one of the participants and </w:t>
      </w:r>
      <w:r w:rsidR="00F82ACC">
        <w:rPr>
          <w:lang w:val="en-GB"/>
        </w:rPr>
        <w:t>“</w:t>
      </w:r>
      <w:r w:rsidR="009B1967">
        <w:rPr>
          <w:lang w:val="en-GB"/>
        </w:rPr>
        <w:t>’</w:t>
      </w:r>
      <w:r w:rsidR="00280A69">
        <w:rPr>
          <w:lang w:val="en-GB"/>
        </w:rPr>
        <w:t>together</w:t>
      </w:r>
      <w:r w:rsidR="00F82ACC">
        <w:rPr>
          <w:lang w:val="en-GB"/>
        </w:rPr>
        <w:t>nes</w:t>
      </w:r>
      <w:r w:rsidR="009154D5">
        <w:rPr>
          <w:lang w:val="en-GB"/>
        </w:rPr>
        <w:t>s</w:t>
      </w:r>
      <w:r w:rsidR="009B1967">
        <w:rPr>
          <w:lang w:val="en-GB"/>
        </w:rPr>
        <w:t>’</w:t>
      </w:r>
      <w:r w:rsidR="00293B46" w:rsidRPr="00280A69">
        <w:rPr>
          <w:lang w:val="en-GB"/>
        </w:rPr>
        <w:t xml:space="preserve"> </w:t>
      </w:r>
      <w:r w:rsidR="00280A69">
        <w:rPr>
          <w:lang w:val="en-GB"/>
        </w:rPr>
        <w:t>has once again become a matter of the heart</w:t>
      </w:r>
      <w:r w:rsidR="00F82ACC">
        <w:rPr>
          <w:lang w:val="en-GB"/>
        </w:rPr>
        <w:t xml:space="preserve"> for me and many others</w:t>
      </w:r>
      <w:r w:rsidR="00293B46" w:rsidRPr="00280A69">
        <w:rPr>
          <w:lang w:val="en-GB"/>
        </w:rPr>
        <w:t>.</w:t>
      </w:r>
      <w:r w:rsidR="00F82ACC">
        <w:rPr>
          <w:lang w:val="en-GB"/>
        </w:rPr>
        <w:t>”</w:t>
      </w:r>
    </w:p>
    <w:p w14:paraId="1FB5CECB" w14:textId="480167DB" w:rsidR="008E161D" w:rsidRPr="00280A69" w:rsidRDefault="00280A69" w:rsidP="008E161D">
      <w:pPr>
        <w:jc w:val="both"/>
        <w:rPr>
          <w:b/>
          <w:lang w:val="en-GB"/>
        </w:rPr>
      </w:pPr>
      <w:r w:rsidRPr="00280A69">
        <w:rPr>
          <w:b/>
          <w:lang w:val="en-GB"/>
        </w:rPr>
        <w:t>On 9 May</w:t>
      </w:r>
      <w:r w:rsidR="008D3B6D" w:rsidRPr="00280A69">
        <w:rPr>
          <w:b/>
          <w:lang w:val="en-GB"/>
        </w:rPr>
        <w:t xml:space="preserve"> </w:t>
      </w:r>
      <w:r w:rsidR="008E161D" w:rsidRPr="00280A69">
        <w:rPr>
          <w:b/>
          <w:lang w:val="en-GB"/>
        </w:rPr>
        <w:t xml:space="preserve">2019 </w:t>
      </w:r>
      <w:r w:rsidRPr="00280A69">
        <w:rPr>
          <w:lang w:val="en-GB"/>
        </w:rPr>
        <w:t>E</w:t>
      </w:r>
      <w:r w:rsidR="008E161D" w:rsidRPr="00280A69">
        <w:rPr>
          <w:lang w:val="en-GB"/>
        </w:rPr>
        <w:t>urop</w:t>
      </w:r>
      <w:r w:rsidRPr="00280A69">
        <w:rPr>
          <w:lang w:val="en-GB"/>
        </w:rPr>
        <w:t>e Day w</w:t>
      </w:r>
      <w:bookmarkStart w:id="0" w:name="_GoBack"/>
      <w:bookmarkEnd w:id="0"/>
      <w:r w:rsidRPr="00280A69">
        <w:rPr>
          <w:lang w:val="en-GB"/>
        </w:rPr>
        <w:t xml:space="preserve">ill be </w:t>
      </w:r>
      <w:r w:rsidR="00F82ACC">
        <w:rPr>
          <w:lang w:val="en-GB"/>
        </w:rPr>
        <w:t xml:space="preserve">celebrated </w:t>
      </w:r>
      <w:r w:rsidRPr="00280A69">
        <w:rPr>
          <w:lang w:val="en-GB"/>
        </w:rPr>
        <w:t xml:space="preserve">as </w:t>
      </w:r>
      <w:r w:rsidR="00F82ACC">
        <w:rPr>
          <w:b/>
          <w:lang w:val="en-GB"/>
        </w:rPr>
        <w:t>“T</w:t>
      </w:r>
      <w:r w:rsidRPr="00280A69">
        <w:rPr>
          <w:b/>
          <w:lang w:val="en-GB"/>
        </w:rPr>
        <w:t>ogether for Europe</w:t>
      </w:r>
      <w:r>
        <w:rPr>
          <w:b/>
          <w:lang w:val="en-GB"/>
        </w:rPr>
        <w:t>”</w:t>
      </w:r>
      <w:r w:rsidR="008E161D" w:rsidRPr="00280A69">
        <w:rPr>
          <w:b/>
          <w:lang w:val="en-GB"/>
        </w:rPr>
        <w:t xml:space="preserve"> </w:t>
      </w:r>
      <w:r w:rsidR="00F82ACC">
        <w:rPr>
          <w:b/>
          <w:lang w:val="en-GB"/>
        </w:rPr>
        <w:t>Day</w:t>
      </w:r>
      <w:r w:rsidR="008E161D" w:rsidRPr="00280A69">
        <w:rPr>
          <w:lang w:val="en-GB"/>
        </w:rPr>
        <w:t xml:space="preserve">. </w:t>
      </w:r>
      <w:r w:rsidR="009B1967">
        <w:rPr>
          <w:lang w:val="en-GB"/>
        </w:rPr>
        <w:t xml:space="preserve">To prepare </w:t>
      </w:r>
      <w:r w:rsidRPr="00280A69">
        <w:rPr>
          <w:lang w:val="en-GB"/>
        </w:rPr>
        <w:t xml:space="preserve">for </w:t>
      </w:r>
      <w:r w:rsidR="00F82ACC">
        <w:rPr>
          <w:lang w:val="en-GB"/>
        </w:rPr>
        <w:t xml:space="preserve">the day, </w:t>
      </w:r>
      <w:r w:rsidRPr="00280A69">
        <w:rPr>
          <w:lang w:val="en-GB"/>
        </w:rPr>
        <w:t xml:space="preserve">the </w:t>
      </w:r>
      <w:proofErr w:type="spellStart"/>
      <w:r w:rsidRPr="00280A69">
        <w:rPr>
          <w:lang w:val="en-GB"/>
        </w:rPr>
        <w:t>iniative</w:t>
      </w:r>
      <w:proofErr w:type="spellEnd"/>
      <w:r w:rsidRPr="00280A69">
        <w:rPr>
          <w:lang w:val="en-GB"/>
        </w:rPr>
        <w:t xml:space="preserve"> will be supported by a Europe</w:t>
      </w:r>
      <w:r w:rsidR="00F82ACC">
        <w:rPr>
          <w:lang w:val="en-GB"/>
        </w:rPr>
        <w:t>an</w:t>
      </w:r>
      <w:r w:rsidRPr="00280A69">
        <w:rPr>
          <w:lang w:val="en-GB"/>
        </w:rPr>
        <w:t>-wide chain of</w:t>
      </w:r>
      <w:r>
        <w:rPr>
          <w:lang w:val="en-GB"/>
        </w:rPr>
        <w:t xml:space="preserve"> prayer.  </w:t>
      </w:r>
      <w:r w:rsidR="00F82ACC">
        <w:rPr>
          <w:lang w:val="en-GB"/>
        </w:rPr>
        <w:t xml:space="preserve">It will begin on </w:t>
      </w:r>
      <w:r w:rsidR="008E161D" w:rsidRPr="00280A69">
        <w:rPr>
          <w:lang w:val="en-GB"/>
        </w:rPr>
        <w:t>25.3.</w:t>
      </w:r>
      <w:r w:rsidR="006C4D7C" w:rsidRPr="00280A69">
        <w:rPr>
          <w:lang w:val="en-GB"/>
        </w:rPr>
        <w:t>2019</w:t>
      </w:r>
      <w:r w:rsidR="008E161D" w:rsidRPr="00280A69">
        <w:rPr>
          <w:lang w:val="en-GB"/>
        </w:rPr>
        <w:t xml:space="preserve">, </w:t>
      </w:r>
      <w:r w:rsidRPr="00280A69">
        <w:rPr>
          <w:lang w:val="en-GB"/>
        </w:rPr>
        <w:t xml:space="preserve">the day </w:t>
      </w:r>
      <w:r w:rsidR="009B1967">
        <w:rPr>
          <w:lang w:val="en-GB"/>
        </w:rPr>
        <w:t xml:space="preserve">on which </w:t>
      </w:r>
      <w:r w:rsidRPr="00280A69">
        <w:rPr>
          <w:lang w:val="en-GB"/>
        </w:rPr>
        <w:t>th</w:t>
      </w:r>
      <w:r>
        <w:rPr>
          <w:lang w:val="en-GB"/>
        </w:rPr>
        <w:t xml:space="preserve">e United Kingdom </w:t>
      </w:r>
      <w:r w:rsidR="00F82ACC">
        <w:rPr>
          <w:lang w:val="en-GB"/>
        </w:rPr>
        <w:t xml:space="preserve">is expected to leave </w:t>
      </w:r>
      <w:r>
        <w:rPr>
          <w:lang w:val="en-GB"/>
        </w:rPr>
        <w:t xml:space="preserve">the European Union.  </w:t>
      </w:r>
      <w:r w:rsidR="00D11A44">
        <w:rPr>
          <w:lang w:val="en-GB"/>
        </w:rPr>
        <w:t>“</w:t>
      </w:r>
      <w:r w:rsidRPr="00280A69">
        <w:rPr>
          <w:lang w:val="en-GB"/>
        </w:rPr>
        <w:t xml:space="preserve">From </w:t>
      </w:r>
      <w:r w:rsidR="001F7220" w:rsidRPr="00280A69">
        <w:rPr>
          <w:lang w:val="en-GB"/>
        </w:rPr>
        <w:t xml:space="preserve">Brexit </w:t>
      </w:r>
      <w:r w:rsidRPr="00280A69">
        <w:rPr>
          <w:lang w:val="en-GB"/>
        </w:rPr>
        <w:t>to Europe Day</w:t>
      </w:r>
      <w:r w:rsidR="001F7220" w:rsidRPr="00280A69">
        <w:rPr>
          <w:lang w:val="en-GB"/>
        </w:rPr>
        <w:t xml:space="preserve">: </w:t>
      </w:r>
      <w:r w:rsidR="00D11A44">
        <w:rPr>
          <w:lang w:val="en-GB"/>
        </w:rPr>
        <w:t xml:space="preserve">which </w:t>
      </w:r>
      <w:r w:rsidRPr="00280A69">
        <w:rPr>
          <w:lang w:val="en-GB"/>
        </w:rPr>
        <w:t xml:space="preserve">also symbolises </w:t>
      </w:r>
      <w:r w:rsidR="00D11A44">
        <w:rPr>
          <w:lang w:val="en-GB"/>
        </w:rPr>
        <w:t>the road we are travelling together”</w:t>
      </w:r>
      <w:r w:rsidR="008E161D" w:rsidRPr="00280A69">
        <w:rPr>
          <w:lang w:val="en-GB"/>
        </w:rPr>
        <w:t xml:space="preserve">, </w:t>
      </w:r>
      <w:r w:rsidRPr="00280A69">
        <w:rPr>
          <w:lang w:val="en-GB"/>
        </w:rPr>
        <w:t>is th</w:t>
      </w:r>
      <w:r>
        <w:rPr>
          <w:lang w:val="en-GB"/>
        </w:rPr>
        <w:t xml:space="preserve">e </w:t>
      </w:r>
      <w:r w:rsidR="00D11A44">
        <w:rPr>
          <w:lang w:val="en-GB"/>
        </w:rPr>
        <w:t xml:space="preserve">final comment </w:t>
      </w:r>
      <w:r>
        <w:rPr>
          <w:lang w:val="en-GB"/>
        </w:rPr>
        <w:t>of one of the participants</w:t>
      </w:r>
      <w:r w:rsidR="008E161D" w:rsidRPr="00280A69">
        <w:rPr>
          <w:lang w:val="en-GB"/>
        </w:rPr>
        <w:t>.</w:t>
      </w:r>
    </w:p>
    <w:p w14:paraId="1CCB0A34" w14:textId="23CE12F4" w:rsidR="00A579CA" w:rsidRPr="004D6618" w:rsidRDefault="00280A69" w:rsidP="008E161D">
      <w:pPr>
        <w:jc w:val="both"/>
        <w:rPr>
          <w:lang w:val="en-GB"/>
        </w:rPr>
      </w:pPr>
      <w:r w:rsidRPr="004D6618">
        <w:rPr>
          <w:lang w:val="en-GB"/>
        </w:rPr>
        <w:t xml:space="preserve">The next meeting of </w:t>
      </w:r>
      <w:r w:rsidR="009154D5">
        <w:rPr>
          <w:lang w:val="en-GB"/>
        </w:rPr>
        <w:t>F</w:t>
      </w:r>
      <w:r w:rsidRPr="004D6618">
        <w:rPr>
          <w:lang w:val="en-GB"/>
        </w:rPr>
        <w:t xml:space="preserve">riends </w:t>
      </w:r>
      <w:r w:rsidR="004D6618" w:rsidRPr="004D6618">
        <w:rPr>
          <w:lang w:val="en-GB"/>
        </w:rPr>
        <w:t xml:space="preserve">will take place from </w:t>
      </w:r>
      <w:r w:rsidR="001F7220" w:rsidRPr="004D6618">
        <w:rPr>
          <w:b/>
          <w:lang w:val="en-GB"/>
        </w:rPr>
        <w:t xml:space="preserve">7.-9.11.2019 in </w:t>
      </w:r>
      <w:proofErr w:type="spellStart"/>
      <w:r w:rsidR="001F7220" w:rsidRPr="004D6618">
        <w:rPr>
          <w:b/>
          <w:lang w:val="en-GB"/>
        </w:rPr>
        <w:t>Ottmaring</w:t>
      </w:r>
      <w:proofErr w:type="spellEnd"/>
      <w:r w:rsidR="001F7220" w:rsidRPr="004D6618">
        <w:rPr>
          <w:b/>
          <w:lang w:val="en-GB"/>
        </w:rPr>
        <w:t>/</w:t>
      </w:r>
      <w:r w:rsidR="00A579CA" w:rsidRPr="004D6618">
        <w:rPr>
          <w:b/>
          <w:lang w:val="en-GB"/>
        </w:rPr>
        <w:t>Augsburg</w:t>
      </w:r>
      <w:r w:rsidR="00A579CA" w:rsidRPr="004D6618">
        <w:rPr>
          <w:lang w:val="en-GB"/>
        </w:rPr>
        <w:t xml:space="preserve">, </w:t>
      </w:r>
      <w:r w:rsidR="004D6618" w:rsidRPr="004D6618">
        <w:rPr>
          <w:lang w:val="en-GB"/>
        </w:rPr>
        <w:t>w</w:t>
      </w:r>
      <w:r w:rsidR="004D6618">
        <w:rPr>
          <w:lang w:val="en-GB"/>
        </w:rPr>
        <w:t xml:space="preserve">here the story of </w:t>
      </w:r>
      <w:r w:rsidR="00D11A44">
        <w:rPr>
          <w:lang w:val="en-GB"/>
        </w:rPr>
        <w:t xml:space="preserve"> </w:t>
      </w:r>
      <w:r w:rsidR="004D6618" w:rsidRPr="00D11A44">
        <w:rPr>
          <w:i/>
          <w:lang w:val="en-GB"/>
        </w:rPr>
        <w:t>Together</w:t>
      </w:r>
      <w:r w:rsidR="009154D5">
        <w:rPr>
          <w:i/>
          <w:lang w:val="en-GB"/>
        </w:rPr>
        <w:t xml:space="preserve"> for Europe</w:t>
      </w:r>
      <w:r w:rsidR="004D6618">
        <w:rPr>
          <w:lang w:val="en-GB"/>
        </w:rPr>
        <w:t xml:space="preserve"> began 20 years ago.</w:t>
      </w:r>
      <w:r w:rsidR="008D3B6D" w:rsidRPr="004D6618">
        <w:rPr>
          <w:lang w:val="en-GB"/>
        </w:rPr>
        <w:t xml:space="preserve"> </w:t>
      </w:r>
      <w:r w:rsidR="004D6618" w:rsidRPr="004D6618">
        <w:rPr>
          <w:lang w:val="en-GB"/>
        </w:rPr>
        <w:t xml:space="preserve">It will be a </w:t>
      </w:r>
      <w:r w:rsidR="00D11A44">
        <w:rPr>
          <w:lang w:val="en-GB"/>
        </w:rPr>
        <w:t xml:space="preserve">retrospective on </w:t>
      </w:r>
      <w:r w:rsidR="004D6618" w:rsidRPr="004D6618">
        <w:rPr>
          <w:lang w:val="en-GB"/>
        </w:rPr>
        <w:t xml:space="preserve">the history of </w:t>
      </w:r>
      <w:r w:rsidR="00D11A44">
        <w:rPr>
          <w:lang w:val="en-GB"/>
        </w:rPr>
        <w:t xml:space="preserve">the </w:t>
      </w:r>
      <w:r w:rsidR="004D6618" w:rsidRPr="004D6618">
        <w:rPr>
          <w:lang w:val="en-GB"/>
        </w:rPr>
        <w:t xml:space="preserve">people with God and a perspective on a </w:t>
      </w:r>
      <w:r w:rsidR="00D11A44">
        <w:rPr>
          <w:lang w:val="en-GB"/>
        </w:rPr>
        <w:t xml:space="preserve">highly </w:t>
      </w:r>
      <w:r w:rsidR="004D6618">
        <w:rPr>
          <w:lang w:val="en-GB"/>
        </w:rPr>
        <w:t>promising future</w:t>
      </w:r>
      <w:r w:rsidR="00A579CA" w:rsidRPr="004D6618">
        <w:rPr>
          <w:lang w:val="en-GB"/>
        </w:rPr>
        <w:t xml:space="preserve">. </w:t>
      </w:r>
    </w:p>
    <w:p w14:paraId="3453392B" w14:textId="77777777" w:rsidR="00A579CA" w:rsidRPr="004D6618" w:rsidRDefault="00A579CA" w:rsidP="008E161D">
      <w:pPr>
        <w:jc w:val="both"/>
        <w:rPr>
          <w:b/>
          <w:lang w:val="en-GB"/>
        </w:rPr>
      </w:pPr>
    </w:p>
    <w:p w14:paraId="77C4FD03" w14:textId="77777777" w:rsidR="008E161D" w:rsidRPr="004D6618" w:rsidRDefault="008E161D" w:rsidP="008E161D">
      <w:pPr>
        <w:jc w:val="both"/>
        <w:rPr>
          <w:lang w:val="en-GB"/>
        </w:rPr>
      </w:pPr>
    </w:p>
    <w:p w14:paraId="5B2B467D" w14:textId="77777777" w:rsidR="002709C2" w:rsidRPr="004D6618" w:rsidRDefault="002709C2" w:rsidP="00DE7028">
      <w:pPr>
        <w:rPr>
          <w:lang w:val="en-GB"/>
        </w:rPr>
      </w:pPr>
    </w:p>
    <w:p w14:paraId="263C008E" w14:textId="77777777" w:rsidR="00DE7028" w:rsidRPr="009154D5" w:rsidRDefault="00DE7028" w:rsidP="00DE7028">
      <w:pPr>
        <w:rPr>
          <w:i/>
          <w:lang w:val="en-GB"/>
        </w:rPr>
      </w:pPr>
      <w:r w:rsidRPr="009154D5">
        <w:rPr>
          <w:i/>
          <w:lang w:val="en-GB"/>
        </w:rPr>
        <w:t xml:space="preserve">Beatriz </w:t>
      </w:r>
      <w:proofErr w:type="spellStart"/>
      <w:r w:rsidRPr="009154D5">
        <w:rPr>
          <w:i/>
          <w:lang w:val="en-GB"/>
        </w:rPr>
        <w:t>Lauenroth</w:t>
      </w:r>
      <w:proofErr w:type="spellEnd"/>
    </w:p>
    <w:p w14:paraId="66EE0493" w14:textId="77777777" w:rsidR="00DE7028" w:rsidRPr="009154D5" w:rsidRDefault="00DE7028" w:rsidP="00DE7028">
      <w:pPr>
        <w:rPr>
          <w:lang w:val="en-GB"/>
        </w:rPr>
      </w:pPr>
    </w:p>
    <w:p w14:paraId="5432760F" w14:textId="77777777" w:rsidR="00DE7028" w:rsidRPr="004D6618" w:rsidRDefault="004D6618" w:rsidP="00DE7028">
      <w:pPr>
        <w:rPr>
          <w:lang w:val="en-GB"/>
        </w:rPr>
      </w:pPr>
      <w:r w:rsidRPr="004D6618">
        <w:rPr>
          <w:lang w:val="en-GB"/>
        </w:rPr>
        <w:t>For further information and photos</w:t>
      </w:r>
      <w:r w:rsidR="00DE7028" w:rsidRPr="004D6618">
        <w:rPr>
          <w:lang w:val="en-GB"/>
        </w:rPr>
        <w:t xml:space="preserve">: </w:t>
      </w:r>
      <w:hyperlink r:id="rId8" w:history="1">
        <w:r w:rsidR="00DE7028" w:rsidRPr="004D6618">
          <w:rPr>
            <w:rStyle w:val="Collegamentoipertestuale"/>
            <w:lang w:val="en-GB"/>
          </w:rPr>
          <w:t>www.together4europe.org</w:t>
        </w:r>
      </w:hyperlink>
    </w:p>
    <w:p w14:paraId="2EE8048D" w14:textId="77777777" w:rsidR="00DE7028" w:rsidRPr="004D6618" w:rsidRDefault="00DE7028" w:rsidP="00DE7028">
      <w:pPr>
        <w:rPr>
          <w:lang w:val="en-GB"/>
        </w:rPr>
      </w:pPr>
    </w:p>
    <w:p w14:paraId="16036CAB" w14:textId="77777777" w:rsidR="00DE7028" w:rsidRPr="004D6618" w:rsidRDefault="00DE7028" w:rsidP="00DE7028">
      <w:pPr>
        <w:rPr>
          <w:rStyle w:val="Collegamentoipertestuale"/>
          <w:color w:val="auto"/>
          <w:sz w:val="22"/>
          <w:szCs w:val="22"/>
          <w:u w:val="none"/>
          <w:lang w:val="en-GB"/>
        </w:rPr>
      </w:pPr>
    </w:p>
    <w:p w14:paraId="1C6C8EA0" w14:textId="77777777" w:rsidR="005A335A" w:rsidRPr="004D6618" w:rsidRDefault="005A335A" w:rsidP="006F0957">
      <w:pPr>
        <w:rPr>
          <w:rStyle w:val="Collegamentoipertestuale"/>
          <w:color w:val="auto"/>
          <w:sz w:val="22"/>
          <w:szCs w:val="22"/>
          <w:u w:val="none"/>
          <w:lang w:val="en-GB"/>
        </w:rPr>
      </w:pPr>
    </w:p>
    <w:sectPr w:rsidR="005A335A" w:rsidRPr="004D6618" w:rsidSect="00913F5F">
      <w:headerReference w:type="default" r:id="rId9"/>
      <w:footerReference w:type="default" r:id="rId10"/>
      <w:headerReference w:type="first" r:id="rId11"/>
      <w:footerReference w:type="first" r:id="rId12"/>
      <w:pgSz w:w="11900" w:h="16840"/>
      <w:pgMar w:top="1417" w:right="1134" w:bottom="1134" w:left="1134" w:header="425" w:footer="267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75F9B4" w14:textId="77777777" w:rsidR="009D6612" w:rsidRDefault="009D6612" w:rsidP="00FA21C9">
      <w:r>
        <w:separator/>
      </w:r>
    </w:p>
  </w:endnote>
  <w:endnote w:type="continuationSeparator" w:id="0">
    <w:p w14:paraId="6E66BE5E" w14:textId="77777777" w:rsidR="009D6612" w:rsidRDefault="009D6612" w:rsidP="00FA21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1A9CC4" w14:textId="77777777" w:rsidR="00474C92" w:rsidRDefault="00474C92">
    <w:pPr>
      <w:pStyle w:val="Pidipagina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155A77E" wp14:editId="3E074C3D">
              <wp:simplePos x="0" y="0"/>
              <wp:positionH relativeFrom="column">
                <wp:posOffset>2760345</wp:posOffset>
              </wp:positionH>
              <wp:positionV relativeFrom="paragraph">
                <wp:posOffset>86360</wp:posOffset>
              </wp:positionV>
              <wp:extent cx="3086100" cy="342900"/>
              <wp:effectExtent l="0" t="0" r="0" b="0"/>
              <wp:wrapNone/>
              <wp:docPr id="14" name="Text Box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861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524902" w14:textId="77777777" w:rsidR="00474C92" w:rsidRPr="00A41F33" w:rsidRDefault="00474C92" w:rsidP="00C82F2A">
                          <w:pPr>
                            <w:pStyle w:val="Stile"/>
                            <w:ind w:left="6" w:right="6"/>
                            <w:rPr>
                              <w:b/>
                              <w:color w:val="34AA70"/>
                              <w:sz w:val="14"/>
                              <w:szCs w:val="14"/>
                            </w:rPr>
                          </w:pPr>
                          <w:r w:rsidRPr="00A41F33">
                            <w:rPr>
                              <w:color w:val="34AA70"/>
                              <w:sz w:val="14"/>
                              <w:szCs w:val="14"/>
                            </w:rPr>
                            <w:t xml:space="preserve">Conto bancario Intestato PAMOM, </w:t>
                          </w:r>
                        </w:p>
                        <w:p w14:paraId="6AC79263" w14:textId="77777777" w:rsidR="00474C92" w:rsidRPr="00A41F33" w:rsidRDefault="00474C92" w:rsidP="00C82F2A">
                          <w:pPr>
                            <w:pStyle w:val="Stile"/>
                            <w:ind w:left="4" w:right="6"/>
                            <w:rPr>
                              <w:rFonts w:ascii="Calibri" w:hAnsi="Calibri"/>
                              <w:color w:val="34AA70"/>
                              <w:sz w:val="14"/>
                              <w:szCs w:val="14"/>
                            </w:rPr>
                          </w:pPr>
                          <w:r w:rsidRPr="00A41F33">
                            <w:rPr>
                              <w:color w:val="34AA70"/>
                              <w:sz w:val="14"/>
                              <w:szCs w:val="14"/>
                            </w:rPr>
                            <w:t>Banca Prossima  IBAN:</w:t>
                          </w:r>
                          <w:r w:rsidRPr="00A41F33">
                            <w:rPr>
                              <w:rFonts w:ascii="Calibri" w:hAnsi="Calibri"/>
                              <w:color w:val="34AA70"/>
                              <w:sz w:val="14"/>
                              <w:szCs w:val="14"/>
                            </w:rPr>
                            <w:t xml:space="preserve">  IT37O0335901600100000113319</w:t>
                          </w:r>
                        </w:p>
                        <w:p w14:paraId="0547D6CE" w14:textId="77777777" w:rsidR="00474C92" w:rsidRPr="00A41F33" w:rsidRDefault="00474C92" w:rsidP="00C82F2A">
                          <w:pPr>
                            <w:pStyle w:val="Stile"/>
                            <w:ind w:left="4" w:right="6"/>
                            <w:rPr>
                              <w:rFonts w:ascii="Calibri" w:hAnsi="Calibri"/>
                              <w:color w:val="34AA70"/>
                              <w:sz w:val="14"/>
                              <w:szCs w:val="14"/>
                            </w:rPr>
                          </w:pPr>
                          <w:r w:rsidRPr="00A41F33">
                            <w:rPr>
                              <w:rFonts w:ascii="Calibri" w:hAnsi="Calibri"/>
                              <w:color w:val="34AA70"/>
                              <w:sz w:val="14"/>
                              <w:szCs w:val="14"/>
                            </w:rPr>
                            <w:t>SWIFT    BCITITMX771</w:t>
                          </w:r>
                        </w:p>
                        <w:p w14:paraId="3008539C" w14:textId="77777777" w:rsidR="00474C92" w:rsidRPr="008D1767" w:rsidRDefault="00474C92" w:rsidP="00C82F2A">
                          <w:pPr>
                            <w:tabs>
                              <w:tab w:val="left" w:pos="5812"/>
                            </w:tabs>
                            <w:ind w:left="284" w:hanging="284"/>
                            <w:rPr>
                              <w:color w:val="25B680"/>
                              <w:sz w:val="28"/>
                              <w:szCs w:val="28"/>
                              <w:lang w:val="it-IT"/>
                            </w:rPr>
                          </w:pPr>
                        </w:p>
                        <w:p w14:paraId="4A7C590B" w14:textId="77777777" w:rsidR="00474C92" w:rsidRPr="001F70F8" w:rsidRDefault="00474C92" w:rsidP="001F70F8">
                          <w:pPr>
                            <w:rPr>
                              <w:szCs w:val="14"/>
                              <w:lang w:val="it-IT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3155A77E" id="_x0000_t202" coordsize="21600,21600" o:spt="202" path="m,l,21600r21600,l21600,xe">
              <v:stroke joinstyle="miter"/>
              <v:path gradientshapeok="t" o:connecttype="rect"/>
            </v:shapetype>
            <v:shape id="Text Box 18" o:spid="_x0000_s1026" type="#_x0000_t202" style="position:absolute;margin-left:217.35pt;margin-top:6.8pt;width:243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" filled="f" stroked="f">
              <v:textbox inset="0,0,0,0">
                <w:txbxContent>
                  <w:p w14:paraId="37524902" w14:textId="77777777" w:rsidR="00474C92" w:rsidRPr="00A41F33" w:rsidRDefault="00474C92" w:rsidP="00C82F2A">
                    <w:pPr>
                      <w:pStyle w:val="Stile"/>
                      <w:ind w:left="6" w:right="6"/>
                      <w:rPr>
                        <w:b/>
                        <w:color w:val="34AA70"/>
                        <w:sz w:val="14"/>
                        <w:szCs w:val="14"/>
                      </w:rPr>
                    </w:pPr>
                    <w:r w:rsidRPr="00A41F33">
                      <w:rPr>
                        <w:color w:val="34AA70"/>
                        <w:sz w:val="14"/>
                        <w:szCs w:val="14"/>
                      </w:rPr>
                      <w:t xml:space="preserve">Conto bancario Intestato PAMOM, </w:t>
                    </w:r>
                  </w:p>
                  <w:p w14:paraId="6AC79263" w14:textId="77777777" w:rsidR="00474C92" w:rsidRPr="00A41F33" w:rsidRDefault="00474C92" w:rsidP="00C82F2A">
                    <w:pPr>
                      <w:pStyle w:val="Stile"/>
                      <w:ind w:left="4" w:right="6"/>
                      <w:rPr>
                        <w:rFonts w:ascii="Calibri" w:hAnsi="Calibri"/>
                        <w:color w:val="34AA70"/>
                        <w:sz w:val="14"/>
                        <w:szCs w:val="14"/>
                      </w:rPr>
                    </w:pPr>
                    <w:r w:rsidRPr="00A41F33">
                      <w:rPr>
                        <w:color w:val="34AA70"/>
                        <w:sz w:val="14"/>
                        <w:szCs w:val="14"/>
                      </w:rPr>
                      <w:t>Banca Prossima  IBAN:</w:t>
                    </w:r>
                    <w:r w:rsidRPr="00A41F33">
                      <w:rPr>
                        <w:rFonts w:ascii="Calibri" w:hAnsi="Calibri"/>
                        <w:color w:val="34AA70"/>
                        <w:sz w:val="14"/>
                        <w:szCs w:val="14"/>
                      </w:rPr>
                      <w:t xml:space="preserve">  IT37O0335901600100000113319</w:t>
                    </w:r>
                  </w:p>
                  <w:p w14:paraId="0547D6CE" w14:textId="77777777" w:rsidR="00474C92" w:rsidRPr="00A41F33" w:rsidRDefault="00474C92" w:rsidP="00C82F2A">
                    <w:pPr>
                      <w:pStyle w:val="Stile"/>
                      <w:ind w:left="4" w:right="6"/>
                      <w:rPr>
                        <w:rFonts w:ascii="Calibri" w:hAnsi="Calibri"/>
                        <w:color w:val="34AA70"/>
                        <w:sz w:val="14"/>
                        <w:szCs w:val="14"/>
                      </w:rPr>
                    </w:pPr>
                    <w:r w:rsidRPr="00A41F33">
                      <w:rPr>
                        <w:rFonts w:ascii="Calibri" w:hAnsi="Calibri"/>
                        <w:color w:val="34AA70"/>
                        <w:sz w:val="14"/>
                        <w:szCs w:val="14"/>
                      </w:rPr>
                      <w:t>SWIFT    BCITITMX771</w:t>
                    </w:r>
                  </w:p>
                  <w:p w14:paraId="3008539C" w14:textId="77777777" w:rsidR="00474C92" w:rsidRPr="008D1767" w:rsidRDefault="00474C92" w:rsidP="00C82F2A">
                    <w:pPr>
                      <w:tabs>
                        <w:tab w:val="left" w:pos="5812"/>
                      </w:tabs>
                      <w:ind w:left="284" w:hanging="284"/>
                      <w:rPr>
                        <w:color w:val="25B680"/>
                        <w:sz w:val="28"/>
                        <w:szCs w:val="28"/>
                        <w:lang w:val="it-IT"/>
                      </w:rPr>
                    </w:pPr>
                  </w:p>
                  <w:p w14:paraId="4A7C590B" w14:textId="77777777" w:rsidR="00474C92" w:rsidRPr="001F70F8" w:rsidRDefault="00474C92" w:rsidP="001F70F8">
                    <w:pPr>
                      <w:rPr>
                        <w:szCs w:val="14"/>
                        <w:lang w:val="it-IT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904943B" wp14:editId="7FB76DA0">
              <wp:simplePos x="0" y="0"/>
              <wp:positionH relativeFrom="column">
                <wp:posOffset>17145</wp:posOffset>
              </wp:positionH>
              <wp:positionV relativeFrom="paragraph">
                <wp:posOffset>-27305</wp:posOffset>
              </wp:positionV>
              <wp:extent cx="3200400" cy="114300"/>
              <wp:effectExtent l="0" t="0" r="0" b="0"/>
              <wp:wrapNone/>
              <wp:docPr id="12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114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231616" w14:textId="77777777" w:rsidR="00474C92" w:rsidRPr="00A41F33" w:rsidRDefault="00474C92" w:rsidP="0061029A">
                          <w:pPr>
                            <w:jc w:val="both"/>
                            <w:rPr>
                              <w:rFonts w:ascii="Minion Pro" w:hAnsi="Minion Pro"/>
                              <w:color w:val="34AA70"/>
                              <w:sz w:val="16"/>
                              <w:szCs w:val="16"/>
                            </w:rPr>
                          </w:pPr>
                          <w:r w:rsidRPr="00A41F33">
                            <w:rPr>
                              <w:rFonts w:ascii="Minion Pro" w:hAnsi="Minion Pro"/>
                              <w:color w:val="34AA70"/>
                              <w:sz w:val="16"/>
                              <w:szCs w:val="16"/>
                            </w:rPr>
                            <w:t>TOGETHER FOR EUROPE, international office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3904943B" id="Text Box 15" o:spid="_x0000_s1027" type="#_x0000_t202" style="position:absolute;margin-left:1.35pt;margin-top:-2.15pt;width:252pt;height: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" filled="f" stroked="f">
              <v:textbox inset="0,0,0,0">
                <w:txbxContent>
                  <w:p w14:paraId="48231616" w14:textId="77777777" w:rsidR="00474C92" w:rsidRPr="00A41F33" w:rsidRDefault="00474C92" w:rsidP="0061029A">
                    <w:pPr>
                      <w:jc w:val="both"/>
                      <w:rPr>
                        <w:rFonts w:ascii="Minion Pro" w:hAnsi="Minion Pro"/>
                        <w:color w:val="34AA70"/>
                        <w:sz w:val="16"/>
                        <w:szCs w:val="16"/>
                      </w:rPr>
                    </w:pPr>
                    <w:r w:rsidRPr="00A41F33">
                      <w:rPr>
                        <w:rFonts w:ascii="Minion Pro" w:hAnsi="Minion Pro"/>
                        <w:color w:val="34AA70"/>
                        <w:sz w:val="16"/>
                        <w:szCs w:val="16"/>
                      </w:rPr>
                      <w:t>TOGETHER FOR EUROPE, international office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AF59D4B" wp14:editId="7BA01DFC">
              <wp:simplePos x="0" y="0"/>
              <wp:positionH relativeFrom="column">
                <wp:posOffset>1388745</wp:posOffset>
              </wp:positionH>
              <wp:positionV relativeFrom="paragraph">
                <wp:posOffset>107315</wp:posOffset>
              </wp:positionV>
              <wp:extent cx="1190625" cy="342900"/>
              <wp:effectExtent l="0" t="0" r="9525" b="0"/>
              <wp:wrapNone/>
              <wp:docPr id="13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90625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7FC8EF3" w14:textId="77777777" w:rsidR="00474C92" w:rsidRPr="00A41F33" w:rsidRDefault="00474C92" w:rsidP="001F70F8">
                          <w:pPr>
                            <w:jc w:val="both"/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</w:rPr>
                          </w:pPr>
                          <w:r w:rsidRPr="00A41F33"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</w:rPr>
                            <w:t>admin@together4europe.org</w:t>
                          </w:r>
                        </w:p>
                        <w:p w14:paraId="3F04E6DB" w14:textId="77777777" w:rsidR="00474C92" w:rsidRPr="00A41F33" w:rsidRDefault="00474C92" w:rsidP="001F70F8">
                          <w:pPr>
                            <w:jc w:val="both"/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</w:rPr>
                          </w:pPr>
                          <w:r w:rsidRPr="00A41F33"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</w:rPr>
                            <w:t>www.together4europe.org</w:t>
                          </w:r>
                        </w:p>
                        <w:p w14:paraId="3A192C96" w14:textId="77777777" w:rsidR="00474C92" w:rsidRPr="008D1767" w:rsidRDefault="00474C92" w:rsidP="001F70F8">
                          <w:pPr>
                            <w:rPr>
                              <w:color w:val="25B680"/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3AF59D4B" id="Text Box 17" o:spid="_x0000_s1028" type="#_x0000_t202" style="position:absolute;margin-left:109.35pt;margin-top:8.45pt;width:93.75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" filled="f" stroked="f">
              <v:textbox inset="0,0,0,0">
                <w:txbxContent>
                  <w:p w14:paraId="47FC8EF3" w14:textId="77777777" w:rsidR="00474C92" w:rsidRPr="00A41F33" w:rsidRDefault="00474C92" w:rsidP="001F70F8">
                    <w:pPr>
                      <w:jc w:val="both"/>
                      <w:rPr>
                        <w:rFonts w:ascii="Minion Pro" w:hAnsi="Minion Pro"/>
                        <w:color w:val="34AA70"/>
                        <w:sz w:val="14"/>
                        <w:szCs w:val="14"/>
                      </w:rPr>
                    </w:pPr>
                    <w:r w:rsidRPr="00A41F33">
                      <w:rPr>
                        <w:rFonts w:ascii="Minion Pro" w:hAnsi="Minion Pro"/>
                        <w:color w:val="34AA70"/>
                        <w:sz w:val="14"/>
                        <w:szCs w:val="14"/>
                      </w:rPr>
                      <w:t>admin@together4europe.org</w:t>
                    </w:r>
                  </w:p>
                  <w:p w14:paraId="3F04E6DB" w14:textId="77777777" w:rsidR="00474C92" w:rsidRPr="00A41F33" w:rsidRDefault="00474C92" w:rsidP="001F70F8">
                    <w:pPr>
                      <w:jc w:val="both"/>
                      <w:rPr>
                        <w:rFonts w:ascii="Minion Pro" w:hAnsi="Minion Pro"/>
                        <w:color w:val="34AA70"/>
                        <w:sz w:val="14"/>
                        <w:szCs w:val="14"/>
                      </w:rPr>
                    </w:pPr>
                    <w:r w:rsidRPr="00A41F33">
                      <w:rPr>
                        <w:rFonts w:ascii="Minion Pro" w:hAnsi="Minion Pro"/>
                        <w:color w:val="34AA70"/>
                        <w:sz w:val="14"/>
                        <w:szCs w:val="14"/>
                      </w:rPr>
                      <w:t>www.together4europe.org</w:t>
                    </w:r>
                  </w:p>
                  <w:p w14:paraId="3A192C96" w14:textId="77777777" w:rsidR="00474C92" w:rsidRPr="008D1767" w:rsidRDefault="00474C92" w:rsidP="001F70F8">
                    <w:pPr>
                      <w:rPr>
                        <w:color w:val="25B680"/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8AB4149" wp14:editId="6CF4675B">
              <wp:simplePos x="0" y="0"/>
              <wp:positionH relativeFrom="column">
                <wp:posOffset>4246245</wp:posOffset>
              </wp:positionH>
              <wp:positionV relativeFrom="paragraph">
                <wp:posOffset>107315</wp:posOffset>
              </wp:positionV>
              <wp:extent cx="2171700" cy="342900"/>
              <wp:effectExtent l="0" t="0" r="0" b="0"/>
              <wp:wrapNone/>
              <wp:docPr id="11" name="Text Box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71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B1430A8" w14:textId="77777777" w:rsidR="00474C92" w:rsidRPr="001F70F8" w:rsidRDefault="00474C92" w:rsidP="001F70F8">
                          <w:pPr>
                            <w:rPr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48AB4149" id="Text Box 20" o:spid="_x0000_s1029" type="#_x0000_t202" style="position:absolute;margin-left:334.35pt;margin-top:8.45pt;width:171pt;height:2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" filled="f" stroked="f">
              <v:textbox inset="0,0,0,0">
                <w:txbxContent>
                  <w:p w14:paraId="3B1430A8" w14:textId="77777777" w:rsidR="00474C92" w:rsidRPr="001F70F8" w:rsidRDefault="00474C92" w:rsidP="001F70F8">
                    <w:pPr>
                      <w:rPr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72E0617" wp14:editId="3BACA042">
              <wp:simplePos x="0" y="0"/>
              <wp:positionH relativeFrom="column">
                <wp:posOffset>3331845</wp:posOffset>
              </wp:positionH>
              <wp:positionV relativeFrom="paragraph">
                <wp:posOffset>107315</wp:posOffset>
              </wp:positionV>
              <wp:extent cx="1028700" cy="342900"/>
              <wp:effectExtent l="0" t="0" r="0" b="0"/>
              <wp:wrapNone/>
              <wp:docPr id="10" name="Text Box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28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75A189D" w14:textId="77777777" w:rsidR="00474C92" w:rsidRPr="001F70F8" w:rsidRDefault="00474C92" w:rsidP="001F70F8">
                          <w:pPr>
                            <w:rPr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772E0617" id="Text Box 19" o:spid="_x0000_s1030" type="#_x0000_t202" style="position:absolute;margin-left:262.35pt;margin-top:8.45pt;width:81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" filled="f" stroked="f">
              <v:textbox inset="0,0,0,0">
                <w:txbxContent>
                  <w:p w14:paraId="375A189D" w14:textId="77777777" w:rsidR="00474C92" w:rsidRPr="001F70F8" w:rsidRDefault="00474C92" w:rsidP="001F70F8">
                    <w:pPr>
                      <w:rPr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688CE036" wp14:editId="7F826875">
              <wp:simplePos x="0" y="0"/>
              <wp:positionH relativeFrom="column">
                <wp:posOffset>17145</wp:posOffset>
              </wp:positionH>
              <wp:positionV relativeFrom="paragraph">
                <wp:posOffset>107315</wp:posOffset>
              </wp:positionV>
              <wp:extent cx="1485900" cy="342900"/>
              <wp:effectExtent l="0" t="0" r="0" b="0"/>
              <wp:wrapNone/>
              <wp:docPr id="9" name="Text Box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859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A6C933" w14:textId="77777777" w:rsidR="00474C92" w:rsidRPr="00A41F33" w:rsidRDefault="00474C92" w:rsidP="001F70F8">
                          <w:pPr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  <w:lang w:val="it-IT"/>
                            </w:rPr>
                          </w:pPr>
                          <w:r w:rsidRPr="00C50B71"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  <w:lang w:val="it-IT"/>
                            </w:rPr>
                            <w:t xml:space="preserve">Via della Madonnella, 4 </w:t>
                          </w:r>
                          <w:r w:rsidRPr="00C50B71"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  <w:lang w:val="it-IT"/>
                            </w:rPr>
                            <w:br/>
                            <w:t>I-00040 Rocca di Papa (Roma)</w:t>
                          </w:r>
                        </w:p>
                        <w:p w14:paraId="598189A9" w14:textId="77777777" w:rsidR="00474C92" w:rsidRPr="00A41F33" w:rsidRDefault="00474C92" w:rsidP="001F70F8">
                          <w:pPr>
                            <w:jc w:val="both"/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</w:rPr>
                          </w:pPr>
                          <w:r w:rsidRPr="00A41F33">
                            <w:rPr>
                              <w:rFonts w:ascii="Minion Pro" w:hAnsi="Minion Pro"/>
                              <w:color w:val="34AA70"/>
                              <w:sz w:val="14"/>
                              <w:szCs w:val="14"/>
                            </w:rPr>
                            <w:t>Tel. +39 06 94 79 8302</w:t>
                          </w:r>
                        </w:p>
                        <w:p w14:paraId="598AF3F5" w14:textId="77777777" w:rsidR="00474C92" w:rsidRPr="001F70F8" w:rsidRDefault="00474C92" w:rsidP="001F70F8">
                          <w:pPr>
                            <w:rPr>
                              <w:szCs w:val="14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 w14:anchorId="688CE036" id="Text Box 16" o:spid="_x0000_s1031" type="#_x0000_t202" style="position:absolute;margin-left:1.35pt;margin-top:8.45pt;width:117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" filled="f" stroked="f">
              <v:textbox inset="0,0,0,0">
                <w:txbxContent>
                  <w:p w14:paraId="40A6C933" w14:textId="77777777" w:rsidR="00474C92" w:rsidRPr="00A41F33" w:rsidRDefault="00474C92" w:rsidP="001F70F8">
                    <w:pPr>
                      <w:rPr>
                        <w:rFonts w:ascii="Minion Pro" w:hAnsi="Minion Pro"/>
                        <w:color w:val="34AA70"/>
                        <w:sz w:val="14"/>
                        <w:szCs w:val="14"/>
                        <w:lang w:val="it-IT"/>
                      </w:rPr>
                    </w:pPr>
                    <w:r w:rsidRPr="00C50B71">
                      <w:rPr>
                        <w:rFonts w:ascii="Minion Pro" w:hAnsi="Minion Pro"/>
                        <w:color w:val="34AA70"/>
                        <w:sz w:val="14"/>
                        <w:szCs w:val="14"/>
                        <w:lang w:val="it-IT"/>
                      </w:rPr>
                      <w:t xml:space="preserve">Via della Madonnella, 4 </w:t>
                    </w:r>
                    <w:r w:rsidRPr="00C50B71">
                      <w:rPr>
                        <w:rFonts w:ascii="Minion Pro" w:hAnsi="Minion Pro"/>
                        <w:color w:val="34AA70"/>
                        <w:sz w:val="14"/>
                        <w:szCs w:val="14"/>
                        <w:lang w:val="it-IT"/>
                      </w:rPr>
                      <w:br/>
                      <w:t>I-00040 Rocca di Papa (Roma)</w:t>
                    </w:r>
                  </w:p>
                  <w:p w14:paraId="598189A9" w14:textId="77777777" w:rsidR="00474C92" w:rsidRPr="00A41F33" w:rsidRDefault="00474C92" w:rsidP="001F70F8">
                    <w:pPr>
                      <w:jc w:val="both"/>
                      <w:rPr>
                        <w:rFonts w:ascii="Minion Pro" w:hAnsi="Minion Pro"/>
                        <w:color w:val="34AA70"/>
                        <w:sz w:val="14"/>
                        <w:szCs w:val="14"/>
                      </w:rPr>
                    </w:pPr>
                    <w:r w:rsidRPr="00A41F33">
                      <w:rPr>
                        <w:rFonts w:ascii="Minion Pro" w:hAnsi="Minion Pro"/>
                        <w:color w:val="34AA70"/>
                        <w:sz w:val="14"/>
                        <w:szCs w:val="14"/>
                      </w:rPr>
                      <w:t>Tel. +39 06 94 79 8302</w:t>
                    </w:r>
                  </w:p>
                  <w:p w14:paraId="598AF3F5" w14:textId="77777777" w:rsidR="00474C92" w:rsidRPr="001F70F8" w:rsidRDefault="00474C92" w:rsidP="001F70F8">
                    <w:pPr>
                      <w:rPr>
                        <w:szCs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83462B" w14:textId="77777777" w:rsidR="00474C92" w:rsidRDefault="00474C92" w:rsidP="00C50B71">
    <w:pPr>
      <w:pStyle w:val="VorformatierterText"/>
      <w:spacing w:line="240" w:lineRule="atLeast"/>
    </w:pPr>
  </w:p>
  <w:p w14:paraId="65279E09" w14:textId="77777777" w:rsidR="00474C92" w:rsidRPr="00C50B71" w:rsidRDefault="00474C92" w:rsidP="0061029A">
    <w:pPr>
      <w:pStyle w:val="Pidipagina"/>
      <w:rPr>
        <w:lang w:val="de-DE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BC7A87" w14:textId="77777777" w:rsidR="009D6612" w:rsidRDefault="009D6612" w:rsidP="00FA21C9">
      <w:r>
        <w:separator/>
      </w:r>
    </w:p>
  </w:footnote>
  <w:footnote w:type="continuationSeparator" w:id="0">
    <w:p w14:paraId="50531F24" w14:textId="77777777" w:rsidR="009D6612" w:rsidRDefault="009D6612" w:rsidP="00FA21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F9FD25" w14:textId="77777777" w:rsidR="00474C92" w:rsidRDefault="00474C92" w:rsidP="002F5118">
    <w:pPr>
      <w:pStyle w:val="Intestazione"/>
      <w:tabs>
        <w:tab w:val="clear" w:pos="9072"/>
        <w:tab w:val="right" w:pos="10065"/>
      </w:tabs>
      <w:ind w:right="-1134"/>
      <w:jc w:val="right"/>
    </w:pPr>
    <w:r>
      <w:rPr>
        <w:noProof/>
      </w:rPr>
      <w:tab/>
    </w:r>
    <w:r>
      <w:rPr>
        <w:noProof/>
      </w:rPr>
      <w:tab/>
    </w:r>
    <w:r>
      <w:rPr>
        <w:noProof/>
      </w:rPr>
      <w:drawing>
        <wp:inline distT="0" distB="0" distL="0" distR="0" wp14:anchorId="05FF60B2" wp14:editId="312D48FC">
          <wp:extent cx="2377440" cy="1143000"/>
          <wp:effectExtent l="19050" t="0" r="3810" b="0"/>
          <wp:docPr id="1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77440" cy="11430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EBFFB1" w14:textId="77777777" w:rsidR="00474C92" w:rsidRDefault="00474C92">
    <w:pPr>
      <w:pStyle w:val="Intestazione"/>
    </w:pPr>
    <w:r>
      <w:rPr>
        <w:noProof/>
      </w:rPr>
      <w:drawing>
        <wp:inline distT="0" distB="0" distL="0" distR="0" wp14:anchorId="48EE3F79" wp14:editId="7705DF3E">
          <wp:extent cx="6477000" cy="1097280"/>
          <wp:effectExtent l="19050" t="0" r="0" b="0"/>
          <wp:docPr id="2" name="Immagin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8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10972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14:paraId="3BBCE0F9" w14:textId="77777777" w:rsidR="00474C92" w:rsidRDefault="00474C92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14:paraId="580F88B9" w14:textId="77777777" w:rsidR="00474C92" w:rsidRDefault="00474C92" w:rsidP="00154965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7030A0"/>
        <w:sz w:val="18"/>
        <w:szCs w:val="18"/>
        <w:lang w:eastAsia="nl-NL"/>
      </w:rPr>
    </w:pPr>
  </w:p>
  <w:p w14:paraId="66FCF9FF" w14:textId="77777777" w:rsidR="00474C92" w:rsidRDefault="00474C92" w:rsidP="00AE04B7">
    <w:pPr>
      <w:shd w:val="clear" w:color="auto" w:fill="FFFFFF"/>
      <w:ind w:left="709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Press officer: Beatriz </w:t>
    </w:r>
    <w:proofErr w:type="spellStart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>Lauenroth</w:t>
    </w:r>
    <w:proofErr w:type="spellEnd"/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| beatriz.lauenroth@together4europe.org  </w:t>
    </w:r>
  </w:p>
  <w:p w14:paraId="120F8ED8" w14:textId="77777777" w:rsidR="00474C92" w:rsidRDefault="00474C92" w:rsidP="00AE04B7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+31650593387 (the Netherlands) </w:t>
    </w:r>
  </w:p>
  <w:p w14:paraId="79E7BAD3" w14:textId="77777777" w:rsidR="00474C92" w:rsidRDefault="00474C92" w:rsidP="00AE04B7">
    <w:pPr>
      <w:shd w:val="clear" w:color="auto" w:fill="FFFFFF"/>
      <w:ind w:left="1416"/>
      <w:jc w:val="right"/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</w:pPr>
    <w:r>
      <w:rPr>
        <w:rFonts w:asciiTheme="minorHAnsi" w:eastAsia="Times New Roman" w:hAnsiTheme="minorHAnsi" w:cs="Arial"/>
        <w:b/>
        <w:color w:val="00B050"/>
        <w:sz w:val="20"/>
        <w:szCs w:val="20"/>
        <w:lang w:val="en-US" w:eastAsia="nl-NL"/>
      </w:rPr>
      <w:t xml:space="preserve"> Web: www.together4europe.org</w:t>
    </w:r>
  </w:p>
  <w:p w14:paraId="49F71FFF" w14:textId="77777777" w:rsidR="00474C92" w:rsidRDefault="00474C92" w:rsidP="00AE04B7">
    <w:pPr>
      <w:pStyle w:val="Intestazione"/>
      <w:rPr>
        <w:b/>
        <w:szCs w:val="20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E72D4"/>
    <w:multiLevelType w:val="hybridMultilevel"/>
    <w:tmpl w:val="BEFC53E0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2336423"/>
    <w:multiLevelType w:val="hybridMultilevel"/>
    <w:tmpl w:val="B93CAEC8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4"/>
  <w:hideSpellingErrors/>
  <w:hideGrammaticalErrors/>
  <w:proofState w:spelling="clean"/>
  <w:attachedTemplate r:id="rId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3E3"/>
    <w:rsid w:val="00001B00"/>
    <w:rsid w:val="0000433C"/>
    <w:rsid w:val="00011D47"/>
    <w:rsid w:val="00021904"/>
    <w:rsid w:val="00023853"/>
    <w:rsid w:val="00033D66"/>
    <w:rsid w:val="000378E8"/>
    <w:rsid w:val="000403CF"/>
    <w:rsid w:val="0004189A"/>
    <w:rsid w:val="00042F26"/>
    <w:rsid w:val="00045E56"/>
    <w:rsid w:val="00046C6B"/>
    <w:rsid w:val="000503F4"/>
    <w:rsid w:val="00052ADF"/>
    <w:rsid w:val="00060D63"/>
    <w:rsid w:val="00067A36"/>
    <w:rsid w:val="00070FCF"/>
    <w:rsid w:val="00071305"/>
    <w:rsid w:val="00071E60"/>
    <w:rsid w:val="000764BE"/>
    <w:rsid w:val="00084AD5"/>
    <w:rsid w:val="00087E67"/>
    <w:rsid w:val="000A6B36"/>
    <w:rsid w:val="000D469C"/>
    <w:rsid w:val="000D64C9"/>
    <w:rsid w:val="000E27E7"/>
    <w:rsid w:val="000F0282"/>
    <w:rsid w:val="000F27FE"/>
    <w:rsid w:val="000F6A5C"/>
    <w:rsid w:val="00100BA7"/>
    <w:rsid w:val="00122F3F"/>
    <w:rsid w:val="00124308"/>
    <w:rsid w:val="00127E6D"/>
    <w:rsid w:val="00130554"/>
    <w:rsid w:val="00133B85"/>
    <w:rsid w:val="001341E5"/>
    <w:rsid w:val="00135B30"/>
    <w:rsid w:val="00135DD5"/>
    <w:rsid w:val="00146933"/>
    <w:rsid w:val="00146DCF"/>
    <w:rsid w:val="00147E83"/>
    <w:rsid w:val="00147F07"/>
    <w:rsid w:val="001509E8"/>
    <w:rsid w:val="001520C4"/>
    <w:rsid w:val="00154965"/>
    <w:rsid w:val="00157A2C"/>
    <w:rsid w:val="00160F32"/>
    <w:rsid w:val="00171E87"/>
    <w:rsid w:val="001A6605"/>
    <w:rsid w:val="001A6CFA"/>
    <w:rsid w:val="001B04D0"/>
    <w:rsid w:val="001B60BB"/>
    <w:rsid w:val="001C6805"/>
    <w:rsid w:val="001E1A37"/>
    <w:rsid w:val="001E23F3"/>
    <w:rsid w:val="001F1C4E"/>
    <w:rsid w:val="001F3D21"/>
    <w:rsid w:val="001F70F8"/>
    <w:rsid w:val="001F7220"/>
    <w:rsid w:val="00203365"/>
    <w:rsid w:val="00217628"/>
    <w:rsid w:val="00221DE8"/>
    <w:rsid w:val="00223912"/>
    <w:rsid w:val="00224AAB"/>
    <w:rsid w:val="00231EC1"/>
    <w:rsid w:val="00232704"/>
    <w:rsid w:val="00235617"/>
    <w:rsid w:val="00236F9A"/>
    <w:rsid w:val="00242208"/>
    <w:rsid w:val="002432FD"/>
    <w:rsid w:val="00245609"/>
    <w:rsid w:val="00261A37"/>
    <w:rsid w:val="0026216A"/>
    <w:rsid w:val="002709C2"/>
    <w:rsid w:val="00273712"/>
    <w:rsid w:val="002779CB"/>
    <w:rsid w:val="00280A69"/>
    <w:rsid w:val="00287698"/>
    <w:rsid w:val="00291B39"/>
    <w:rsid w:val="00292A58"/>
    <w:rsid w:val="00293B46"/>
    <w:rsid w:val="00297624"/>
    <w:rsid w:val="002A3746"/>
    <w:rsid w:val="002A3D9F"/>
    <w:rsid w:val="002A4719"/>
    <w:rsid w:val="002B7633"/>
    <w:rsid w:val="002C4229"/>
    <w:rsid w:val="002C7BB6"/>
    <w:rsid w:val="002E3303"/>
    <w:rsid w:val="002E6F3E"/>
    <w:rsid w:val="002F1F87"/>
    <w:rsid w:val="002F3BBF"/>
    <w:rsid w:val="002F5118"/>
    <w:rsid w:val="00303692"/>
    <w:rsid w:val="003058BB"/>
    <w:rsid w:val="00311A45"/>
    <w:rsid w:val="0031793D"/>
    <w:rsid w:val="003204A5"/>
    <w:rsid w:val="0032142A"/>
    <w:rsid w:val="00327023"/>
    <w:rsid w:val="00337E88"/>
    <w:rsid w:val="00344E90"/>
    <w:rsid w:val="00352238"/>
    <w:rsid w:val="0035636A"/>
    <w:rsid w:val="00362B2F"/>
    <w:rsid w:val="003635C3"/>
    <w:rsid w:val="003670FD"/>
    <w:rsid w:val="00367B5B"/>
    <w:rsid w:val="003700DC"/>
    <w:rsid w:val="003818A9"/>
    <w:rsid w:val="00383557"/>
    <w:rsid w:val="00385331"/>
    <w:rsid w:val="00391E06"/>
    <w:rsid w:val="0039486A"/>
    <w:rsid w:val="003A50CC"/>
    <w:rsid w:val="003A6FC4"/>
    <w:rsid w:val="003A75A9"/>
    <w:rsid w:val="003B18DE"/>
    <w:rsid w:val="003B2FBD"/>
    <w:rsid w:val="003B3E0D"/>
    <w:rsid w:val="003B573D"/>
    <w:rsid w:val="003C733A"/>
    <w:rsid w:val="003F1698"/>
    <w:rsid w:val="003F75B2"/>
    <w:rsid w:val="00402FDD"/>
    <w:rsid w:val="0040661F"/>
    <w:rsid w:val="004113DA"/>
    <w:rsid w:val="00414400"/>
    <w:rsid w:val="004221D0"/>
    <w:rsid w:val="004321C6"/>
    <w:rsid w:val="00433CAE"/>
    <w:rsid w:val="00442EC8"/>
    <w:rsid w:val="00445F02"/>
    <w:rsid w:val="00451D94"/>
    <w:rsid w:val="004604A7"/>
    <w:rsid w:val="00460D92"/>
    <w:rsid w:val="00461932"/>
    <w:rsid w:val="0046313C"/>
    <w:rsid w:val="0046796B"/>
    <w:rsid w:val="0047154A"/>
    <w:rsid w:val="00474C92"/>
    <w:rsid w:val="00477357"/>
    <w:rsid w:val="0049191A"/>
    <w:rsid w:val="00495227"/>
    <w:rsid w:val="004A0443"/>
    <w:rsid w:val="004A1413"/>
    <w:rsid w:val="004A350C"/>
    <w:rsid w:val="004A46CF"/>
    <w:rsid w:val="004A616B"/>
    <w:rsid w:val="004B4B0D"/>
    <w:rsid w:val="004C5E45"/>
    <w:rsid w:val="004D50E7"/>
    <w:rsid w:val="004D6618"/>
    <w:rsid w:val="004E21D8"/>
    <w:rsid w:val="004E31D0"/>
    <w:rsid w:val="004E4A41"/>
    <w:rsid w:val="004F0A23"/>
    <w:rsid w:val="004F3E34"/>
    <w:rsid w:val="005108B7"/>
    <w:rsid w:val="0051777A"/>
    <w:rsid w:val="00520923"/>
    <w:rsid w:val="00520ED0"/>
    <w:rsid w:val="00520EE6"/>
    <w:rsid w:val="005221A3"/>
    <w:rsid w:val="00546464"/>
    <w:rsid w:val="00562EEB"/>
    <w:rsid w:val="00565DB9"/>
    <w:rsid w:val="0058140E"/>
    <w:rsid w:val="0058420C"/>
    <w:rsid w:val="00590DE9"/>
    <w:rsid w:val="00590E5E"/>
    <w:rsid w:val="00593019"/>
    <w:rsid w:val="00593137"/>
    <w:rsid w:val="005938FC"/>
    <w:rsid w:val="005A335A"/>
    <w:rsid w:val="005A4571"/>
    <w:rsid w:val="005A7224"/>
    <w:rsid w:val="005A751A"/>
    <w:rsid w:val="005B06D9"/>
    <w:rsid w:val="005B4D95"/>
    <w:rsid w:val="005C0D7E"/>
    <w:rsid w:val="005C42C9"/>
    <w:rsid w:val="005C638C"/>
    <w:rsid w:val="005E6EFD"/>
    <w:rsid w:val="005F0624"/>
    <w:rsid w:val="005F1F59"/>
    <w:rsid w:val="005F4099"/>
    <w:rsid w:val="005F5385"/>
    <w:rsid w:val="00601B3D"/>
    <w:rsid w:val="0060387D"/>
    <w:rsid w:val="0060452F"/>
    <w:rsid w:val="00610032"/>
    <w:rsid w:val="0061029A"/>
    <w:rsid w:val="00610D62"/>
    <w:rsid w:val="00623E1C"/>
    <w:rsid w:val="00635285"/>
    <w:rsid w:val="006364BA"/>
    <w:rsid w:val="00636E56"/>
    <w:rsid w:val="00640E4F"/>
    <w:rsid w:val="006454AD"/>
    <w:rsid w:val="00645730"/>
    <w:rsid w:val="00650356"/>
    <w:rsid w:val="0065037B"/>
    <w:rsid w:val="00651139"/>
    <w:rsid w:val="0065362B"/>
    <w:rsid w:val="006674AF"/>
    <w:rsid w:val="0067332B"/>
    <w:rsid w:val="00673887"/>
    <w:rsid w:val="006847CD"/>
    <w:rsid w:val="006908D0"/>
    <w:rsid w:val="00697E00"/>
    <w:rsid w:val="006A4B2D"/>
    <w:rsid w:val="006A5701"/>
    <w:rsid w:val="006A57BF"/>
    <w:rsid w:val="006A5D78"/>
    <w:rsid w:val="006B7215"/>
    <w:rsid w:val="006C1CF9"/>
    <w:rsid w:val="006C1FB7"/>
    <w:rsid w:val="006C3939"/>
    <w:rsid w:val="006C3DE9"/>
    <w:rsid w:val="006C4D7C"/>
    <w:rsid w:val="006D502D"/>
    <w:rsid w:val="006D532B"/>
    <w:rsid w:val="006E2253"/>
    <w:rsid w:val="006E291E"/>
    <w:rsid w:val="006E5F43"/>
    <w:rsid w:val="006F0957"/>
    <w:rsid w:val="006F52BE"/>
    <w:rsid w:val="007031E2"/>
    <w:rsid w:val="00716271"/>
    <w:rsid w:val="00730744"/>
    <w:rsid w:val="00732A62"/>
    <w:rsid w:val="00732C61"/>
    <w:rsid w:val="00733B73"/>
    <w:rsid w:val="00751DDA"/>
    <w:rsid w:val="00753A4B"/>
    <w:rsid w:val="00784C11"/>
    <w:rsid w:val="007A7291"/>
    <w:rsid w:val="007B0822"/>
    <w:rsid w:val="007B492E"/>
    <w:rsid w:val="007C2F2C"/>
    <w:rsid w:val="007C57DF"/>
    <w:rsid w:val="007D15DB"/>
    <w:rsid w:val="007D5E50"/>
    <w:rsid w:val="007E2A64"/>
    <w:rsid w:val="00801904"/>
    <w:rsid w:val="00806EF4"/>
    <w:rsid w:val="00810A8F"/>
    <w:rsid w:val="00814D2D"/>
    <w:rsid w:val="00822B48"/>
    <w:rsid w:val="00824783"/>
    <w:rsid w:val="0083085D"/>
    <w:rsid w:val="00835961"/>
    <w:rsid w:val="00841798"/>
    <w:rsid w:val="00841903"/>
    <w:rsid w:val="00846BD7"/>
    <w:rsid w:val="00854268"/>
    <w:rsid w:val="008605C1"/>
    <w:rsid w:val="00860BA6"/>
    <w:rsid w:val="00864CD1"/>
    <w:rsid w:val="00866DDA"/>
    <w:rsid w:val="0086775C"/>
    <w:rsid w:val="00871D3A"/>
    <w:rsid w:val="0087382D"/>
    <w:rsid w:val="00880B3E"/>
    <w:rsid w:val="0088795C"/>
    <w:rsid w:val="0089144C"/>
    <w:rsid w:val="0089323F"/>
    <w:rsid w:val="008A1000"/>
    <w:rsid w:val="008A6FFD"/>
    <w:rsid w:val="008B36DA"/>
    <w:rsid w:val="008B47D3"/>
    <w:rsid w:val="008C2097"/>
    <w:rsid w:val="008C3845"/>
    <w:rsid w:val="008C4F3C"/>
    <w:rsid w:val="008D1767"/>
    <w:rsid w:val="008D32D1"/>
    <w:rsid w:val="008D3548"/>
    <w:rsid w:val="008D3B6D"/>
    <w:rsid w:val="008D7F9C"/>
    <w:rsid w:val="008E161D"/>
    <w:rsid w:val="008E2C60"/>
    <w:rsid w:val="008E324E"/>
    <w:rsid w:val="008E5722"/>
    <w:rsid w:val="008E6347"/>
    <w:rsid w:val="008F2488"/>
    <w:rsid w:val="00912B3C"/>
    <w:rsid w:val="00913F5F"/>
    <w:rsid w:val="00914A26"/>
    <w:rsid w:val="009151C2"/>
    <w:rsid w:val="009154D5"/>
    <w:rsid w:val="00933563"/>
    <w:rsid w:val="00935199"/>
    <w:rsid w:val="009448BD"/>
    <w:rsid w:val="00944BC8"/>
    <w:rsid w:val="00951C9C"/>
    <w:rsid w:val="009563CC"/>
    <w:rsid w:val="00961CD7"/>
    <w:rsid w:val="00962F14"/>
    <w:rsid w:val="00972554"/>
    <w:rsid w:val="00974644"/>
    <w:rsid w:val="00983640"/>
    <w:rsid w:val="009A1D5E"/>
    <w:rsid w:val="009A1FBB"/>
    <w:rsid w:val="009B1967"/>
    <w:rsid w:val="009D2268"/>
    <w:rsid w:val="009D3F79"/>
    <w:rsid w:val="009D471B"/>
    <w:rsid w:val="009D6612"/>
    <w:rsid w:val="009E1AC3"/>
    <w:rsid w:val="009F1EEE"/>
    <w:rsid w:val="00A0407F"/>
    <w:rsid w:val="00A07CB2"/>
    <w:rsid w:val="00A157A9"/>
    <w:rsid w:val="00A157FE"/>
    <w:rsid w:val="00A23BA6"/>
    <w:rsid w:val="00A34ED6"/>
    <w:rsid w:val="00A41F33"/>
    <w:rsid w:val="00A54EC2"/>
    <w:rsid w:val="00A579CA"/>
    <w:rsid w:val="00A66A5D"/>
    <w:rsid w:val="00A676A0"/>
    <w:rsid w:val="00A707D7"/>
    <w:rsid w:val="00A7376C"/>
    <w:rsid w:val="00A76204"/>
    <w:rsid w:val="00A909EA"/>
    <w:rsid w:val="00A9300C"/>
    <w:rsid w:val="00A9458B"/>
    <w:rsid w:val="00A95972"/>
    <w:rsid w:val="00A970F5"/>
    <w:rsid w:val="00AA2A0A"/>
    <w:rsid w:val="00AA2D71"/>
    <w:rsid w:val="00AB7816"/>
    <w:rsid w:val="00AC61DA"/>
    <w:rsid w:val="00AD4FF5"/>
    <w:rsid w:val="00AE02EA"/>
    <w:rsid w:val="00AE04B7"/>
    <w:rsid w:val="00AE7BB3"/>
    <w:rsid w:val="00B00398"/>
    <w:rsid w:val="00B01405"/>
    <w:rsid w:val="00B02D6A"/>
    <w:rsid w:val="00B05C28"/>
    <w:rsid w:val="00B069CE"/>
    <w:rsid w:val="00B12F5B"/>
    <w:rsid w:val="00B14AF9"/>
    <w:rsid w:val="00B316A5"/>
    <w:rsid w:val="00B35781"/>
    <w:rsid w:val="00B376EA"/>
    <w:rsid w:val="00B50794"/>
    <w:rsid w:val="00B52B73"/>
    <w:rsid w:val="00B53273"/>
    <w:rsid w:val="00B63396"/>
    <w:rsid w:val="00B72DD5"/>
    <w:rsid w:val="00B74B20"/>
    <w:rsid w:val="00B812E6"/>
    <w:rsid w:val="00B834BE"/>
    <w:rsid w:val="00B876C3"/>
    <w:rsid w:val="00B9764E"/>
    <w:rsid w:val="00BA2E43"/>
    <w:rsid w:val="00BA6B9B"/>
    <w:rsid w:val="00BB4623"/>
    <w:rsid w:val="00BB57E0"/>
    <w:rsid w:val="00BC755A"/>
    <w:rsid w:val="00BD35FA"/>
    <w:rsid w:val="00BD5AB8"/>
    <w:rsid w:val="00BD65DC"/>
    <w:rsid w:val="00BE0704"/>
    <w:rsid w:val="00BE07A0"/>
    <w:rsid w:val="00BE53C1"/>
    <w:rsid w:val="00BF576F"/>
    <w:rsid w:val="00C013E3"/>
    <w:rsid w:val="00C2581E"/>
    <w:rsid w:val="00C26263"/>
    <w:rsid w:val="00C26AE2"/>
    <w:rsid w:val="00C306D9"/>
    <w:rsid w:val="00C41752"/>
    <w:rsid w:val="00C45B69"/>
    <w:rsid w:val="00C463CA"/>
    <w:rsid w:val="00C50B71"/>
    <w:rsid w:val="00C50EA1"/>
    <w:rsid w:val="00C511B6"/>
    <w:rsid w:val="00C55EE0"/>
    <w:rsid w:val="00C563A6"/>
    <w:rsid w:val="00C61141"/>
    <w:rsid w:val="00C6168E"/>
    <w:rsid w:val="00C66249"/>
    <w:rsid w:val="00C71850"/>
    <w:rsid w:val="00C728F8"/>
    <w:rsid w:val="00C72D1C"/>
    <w:rsid w:val="00C72D97"/>
    <w:rsid w:val="00C81051"/>
    <w:rsid w:val="00C82F2A"/>
    <w:rsid w:val="00C8467B"/>
    <w:rsid w:val="00C852A4"/>
    <w:rsid w:val="00CB1523"/>
    <w:rsid w:val="00CB2B9C"/>
    <w:rsid w:val="00CB4D05"/>
    <w:rsid w:val="00CC20F6"/>
    <w:rsid w:val="00CC487A"/>
    <w:rsid w:val="00CE19AE"/>
    <w:rsid w:val="00CE5716"/>
    <w:rsid w:val="00CF3AC5"/>
    <w:rsid w:val="00D06264"/>
    <w:rsid w:val="00D11A44"/>
    <w:rsid w:val="00D12529"/>
    <w:rsid w:val="00D179E5"/>
    <w:rsid w:val="00D25BB0"/>
    <w:rsid w:val="00D31613"/>
    <w:rsid w:val="00D323F7"/>
    <w:rsid w:val="00D3294C"/>
    <w:rsid w:val="00D35927"/>
    <w:rsid w:val="00D42D77"/>
    <w:rsid w:val="00D52C6F"/>
    <w:rsid w:val="00D5311E"/>
    <w:rsid w:val="00D54F2F"/>
    <w:rsid w:val="00D61F59"/>
    <w:rsid w:val="00D623F5"/>
    <w:rsid w:val="00D641EA"/>
    <w:rsid w:val="00D658ED"/>
    <w:rsid w:val="00D6740C"/>
    <w:rsid w:val="00D70341"/>
    <w:rsid w:val="00D73B57"/>
    <w:rsid w:val="00D75D15"/>
    <w:rsid w:val="00D76697"/>
    <w:rsid w:val="00D76DDD"/>
    <w:rsid w:val="00D803C4"/>
    <w:rsid w:val="00D8164A"/>
    <w:rsid w:val="00D91F02"/>
    <w:rsid w:val="00D97782"/>
    <w:rsid w:val="00DA0EEC"/>
    <w:rsid w:val="00DB75DF"/>
    <w:rsid w:val="00DB7E7D"/>
    <w:rsid w:val="00DC6789"/>
    <w:rsid w:val="00DC6C44"/>
    <w:rsid w:val="00DD1700"/>
    <w:rsid w:val="00DD2EF7"/>
    <w:rsid w:val="00DE226B"/>
    <w:rsid w:val="00DE7028"/>
    <w:rsid w:val="00DF35AB"/>
    <w:rsid w:val="00E04F22"/>
    <w:rsid w:val="00E06471"/>
    <w:rsid w:val="00E112C5"/>
    <w:rsid w:val="00E14223"/>
    <w:rsid w:val="00E1472B"/>
    <w:rsid w:val="00E17AD5"/>
    <w:rsid w:val="00E23DA1"/>
    <w:rsid w:val="00E27337"/>
    <w:rsid w:val="00E53761"/>
    <w:rsid w:val="00E556E6"/>
    <w:rsid w:val="00E607CF"/>
    <w:rsid w:val="00E613AE"/>
    <w:rsid w:val="00E63C1A"/>
    <w:rsid w:val="00E64B34"/>
    <w:rsid w:val="00E65A7A"/>
    <w:rsid w:val="00E70F27"/>
    <w:rsid w:val="00E71CA6"/>
    <w:rsid w:val="00E756BC"/>
    <w:rsid w:val="00E76FFC"/>
    <w:rsid w:val="00E773FC"/>
    <w:rsid w:val="00E83BD0"/>
    <w:rsid w:val="00E90BEA"/>
    <w:rsid w:val="00E93C3E"/>
    <w:rsid w:val="00E94163"/>
    <w:rsid w:val="00EA0DD0"/>
    <w:rsid w:val="00EA3110"/>
    <w:rsid w:val="00EA408D"/>
    <w:rsid w:val="00EB30D6"/>
    <w:rsid w:val="00EC0A75"/>
    <w:rsid w:val="00EC31B5"/>
    <w:rsid w:val="00EC3925"/>
    <w:rsid w:val="00ED320B"/>
    <w:rsid w:val="00ED7B79"/>
    <w:rsid w:val="00EE0B41"/>
    <w:rsid w:val="00EF0191"/>
    <w:rsid w:val="00EF1CC8"/>
    <w:rsid w:val="00EF74F9"/>
    <w:rsid w:val="00F00573"/>
    <w:rsid w:val="00F048C8"/>
    <w:rsid w:val="00F17DFE"/>
    <w:rsid w:val="00F2434E"/>
    <w:rsid w:val="00F25D16"/>
    <w:rsid w:val="00F3673C"/>
    <w:rsid w:val="00F37ED4"/>
    <w:rsid w:val="00F47864"/>
    <w:rsid w:val="00F51745"/>
    <w:rsid w:val="00F52525"/>
    <w:rsid w:val="00F546B6"/>
    <w:rsid w:val="00F547D8"/>
    <w:rsid w:val="00F558C4"/>
    <w:rsid w:val="00F57283"/>
    <w:rsid w:val="00F62537"/>
    <w:rsid w:val="00F640A9"/>
    <w:rsid w:val="00F65BE3"/>
    <w:rsid w:val="00F668F0"/>
    <w:rsid w:val="00F670AE"/>
    <w:rsid w:val="00F70192"/>
    <w:rsid w:val="00F731FE"/>
    <w:rsid w:val="00F733C8"/>
    <w:rsid w:val="00F77C2A"/>
    <w:rsid w:val="00F82ACC"/>
    <w:rsid w:val="00F86BEA"/>
    <w:rsid w:val="00FA21C9"/>
    <w:rsid w:val="00FA3ABF"/>
    <w:rsid w:val="00FA58BD"/>
    <w:rsid w:val="00FB0CE9"/>
    <w:rsid w:val="00FB3677"/>
    <w:rsid w:val="00FB515F"/>
    <w:rsid w:val="00FC386F"/>
    <w:rsid w:val="00FD0DC7"/>
    <w:rsid w:val="00FD3541"/>
    <w:rsid w:val="00FD5763"/>
    <w:rsid w:val="00FE11CE"/>
    <w:rsid w:val="00FE6A78"/>
    <w:rsid w:val="00FF0CB0"/>
    <w:rsid w:val="00FF62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02D8F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locked/>
    <w:rsid w:val="00236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Paragrafoelenco">
    <w:name w:val="List Paragraph"/>
    <w:basedOn w:val="Normale"/>
    <w:uiPriority w:val="34"/>
    <w:qFormat/>
    <w:rsid w:val="00CC20F6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locked/>
    <w:rsid w:val="0046313C"/>
    <w:rPr>
      <w:i/>
      <w:iCs/>
    </w:rPr>
  </w:style>
  <w:style w:type="paragraph" w:styleId="Nessunaspaziatura">
    <w:name w:val="No Spacing"/>
    <w:uiPriority w:val="1"/>
    <w:qFormat/>
    <w:rsid w:val="006F0957"/>
    <w:rPr>
      <w:rFonts w:asciiTheme="minorHAnsi" w:eastAsiaTheme="minorHAnsi" w:hAnsiTheme="minorHAnsi" w:cstheme="minorBidi"/>
      <w:lang w:val="de-CH" w:eastAsia="en-US" w:bidi="he-IL"/>
    </w:rPr>
  </w:style>
  <w:style w:type="character" w:customStyle="1" w:styleId="Titolo2Carattere">
    <w:name w:val="Titolo 2 Carattere"/>
    <w:basedOn w:val="Carpredefinitoparagrafo"/>
    <w:link w:val="Titolo2"/>
    <w:semiHidden/>
    <w:rsid w:val="00236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character" w:styleId="Enfasigrassetto">
    <w:name w:val="Strong"/>
    <w:basedOn w:val="Carpredefinitoparagrafo"/>
    <w:uiPriority w:val="22"/>
    <w:qFormat/>
    <w:locked/>
    <w:rsid w:val="005A751A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385331"/>
    <w:pPr>
      <w:widowControl w:val="0"/>
      <w:autoSpaceDE w:val="0"/>
      <w:autoSpaceDN w:val="0"/>
      <w:ind w:left="136"/>
    </w:pPr>
    <w:rPr>
      <w:rFonts w:eastAsia="Times New Roman"/>
      <w:lang w:val="it-IT"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331"/>
    <w:rPr>
      <w:rFonts w:ascii="Times New Roman" w:eastAsia="Times New Roman" w:hAnsi="Times New Roman"/>
      <w:sz w:val="24"/>
      <w:szCs w:val="24"/>
      <w:lang w:bidi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MS Mincho" w:hAnsi="Cambria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1" w:qFormat="1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aliases w:val="Verdana 10pt"/>
    <w:qFormat/>
    <w:rsid w:val="00071E60"/>
    <w:rPr>
      <w:rFonts w:ascii="Times New Roman" w:hAnsi="Times New Roman"/>
      <w:sz w:val="24"/>
      <w:szCs w:val="24"/>
      <w:lang w:val="fr-FR" w:eastAsia="fr-FR"/>
    </w:rPr>
  </w:style>
  <w:style w:type="paragraph" w:styleId="Titolo1">
    <w:name w:val="heading 1"/>
    <w:basedOn w:val="Normale"/>
    <w:next w:val="Normale"/>
    <w:link w:val="Titolo1Carattere"/>
    <w:uiPriority w:val="99"/>
    <w:qFormat/>
    <w:rsid w:val="00DD2EF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de-DE" w:eastAsia="de-DE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locked/>
    <w:rsid w:val="00236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9"/>
    <w:locked/>
    <w:rsid w:val="00433CAE"/>
    <w:rPr>
      <w:rFonts w:ascii="Cambria" w:hAnsi="Cambria" w:cs="Times New Roman"/>
      <w:b/>
      <w:bCs/>
      <w:kern w:val="32"/>
      <w:sz w:val="32"/>
      <w:szCs w:val="32"/>
      <w:lang w:val="fr-FR" w:eastAsia="fr-FR"/>
    </w:rPr>
  </w:style>
  <w:style w:type="character" w:customStyle="1" w:styleId="Absatz-Standardschriftart1">
    <w:name w:val="Absatz-Standardschriftart1"/>
    <w:uiPriority w:val="99"/>
    <w:semiHidden/>
    <w:rsid w:val="00D658ED"/>
  </w:style>
  <w:style w:type="paragraph" w:customStyle="1" w:styleId="thema-bold">
    <w:name w:val="thema - bold"/>
    <w:uiPriority w:val="99"/>
    <w:rsid w:val="00FB3677"/>
    <w:rPr>
      <w:rFonts w:ascii="Verdana" w:hAnsi="Verdana"/>
      <w:b/>
      <w:noProof/>
      <w:sz w:val="20"/>
      <w:szCs w:val="24"/>
      <w:lang w:val="de-DE" w:eastAsia="de-DE"/>
    </w:rPr>
  </w:style>
  <w:style w:type="paragraph" w:styleId="Testofumetto">
    <w:name w:val="Balloon Text"/>
    <w:basedOn w:val="Normale"/>
    <w:link w:val="TestofumettoCarattere"/>
    <w:uiPriority w:val="99"/>
    <w:semiHidden/>
    <w:rsid w:val="00FB3677"/>
    <w:rPr>
      <w:rFonts w:ascii="Lucida Grande" w:hAnsi="Lucida Grande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locked/>
    <w:rsid w:val="00433CAE"/>
    <w:rPr>
      <w:rFonts w:ascii="Times New Roman" w:hAnsi="Times New Roman" w:cs="Times New Roman"/>
      <w:sz w:val="2"/>
      <w:lang w:val="fr-FR" w:eastAsia="fr-FR"/>
    </w:rPr>
  </w:style>
  <w:style w:type="paragraph" w:styleId="Intestazione">
    <w:name w:val="header"/>
    <w:basedOn w:val="Normale"/>
    <w:link w:val="Intestazione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locked/>
    <w:rsid w:val="00FA21C9"/>
    <w:rPr>
      <w:rFonts w:ascii="Verdana" w:hAnsi="Verdana" w:cs="Times New Roman"/>
      <w:sz w:val="24"/>
    </w:rPr>
  </w:style>
  <w:style w:type="paragraph" w:styleId="Pidipagina">
    <w:name w:val="footer"/>
    <w:basedOn w:val="Normale"/>
    <w:link w:val="PidipaginaCarattere"/>
    <w:uiPriority w:val="99"/>
    <w:rsid w:val="00FA21C9"/>
    <w:pPr>
      <w:tabs>
        <w:tab w:val="center" w:pos="4536"/>
        <w:tab w:val="right" w:pos="9072"/>
      </w:tabs>
    </w:pPr>
    <w:rPr>
      <w:rFonts w:ascii="Verdana" w:hAnsi="Verdana"/>
      <w:sz w:val="20"/>
      <w:lang w:val="it-IT"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locked/>
    <w:rsid w:val="00FA21C9"/>
    <w:rPr>
      <w:rFonts w:ascii="Verdana" w:hAnsi="Verdana" w:cs="Times New Roman"/>
      <w:sz w:val="24"/>
    </w:rPr>
  </w:style>
  <w:style w:type="character" w:customStyle="1" w:styleId="flietext">
    <w:name w:val="fließtext"/>
    <w:uiPriority w:val="99"/>
    <w:rsid w:val="00FA21C9"/>
    <w:rPr>
      <w:rFonts w:ascii="MinionPro-Regular" w:hAnsi="MinionPro-Regular"/>
      <w:color w:val="000000"/>
      <w:spacing w:val="1"/>
      <w:sz w:val="20"/>
      <w:vertAlign w:val="baseline"/>
    </w:rPr>
  </w:style>
  <w:style w:type="character" w:styleId="Collegamentoipertestuale">
    <w:name w:val="Hyperlink"/>
    <w:basedOn w:val="Carpredefinitoparagrafo"/>
    <w:uiPriority w:val="99"/>
    <w:rsid w:val="0061029A"/>
    <w:rPr>
      <w:rFonts w:cs="Times New Roman"/>
      <w:color w:val="0000FF"/>
      <w:u w:val="single"/>
    </w:rPr>
  </w:style>
  <w:style w:type="character" w:styleId="Collegamentovisitato">
    <w:name w:val="FollowedHyperlink"/>
    <w:basedOn w:val="Carpredefinitoparagrafo"/>
    <w:uiPriority w:val="99"/>
    <w:semiHidden/>
    <w:rsid w:val="0061029A"/>
    <w:rPr>
      <w:rFonts w:cs="Times New Roman"/>
      <w:color w:val="800080"/>
      <w:u w:val="single"/>
    </w:rPr>
  </w:style>
  <w:style w:type="paragraph" w:customStyle="1" w:styleId="Stile">
    <w:name w:val="Stile"/>
    <w:uiPriority w:val="99"/>
    <w:rsid w:val="00546464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Collegamentoipertestuale1">
    <w:name w:val="Collegamento ipertestuale1"/>
    <w:basedOn w:val="Carpredefinitoparagrafo"/>
    <w:uiPriority w:val="99"/>
    <w:rsid w:val="00DD2EF7"/>
    <w:rPr>
      <w:rFonts w:cs="Times New Roman"/>
    </w:rPr>
  </w:style>
  <w:style w:type="paragraph" w:styleId="PreformattatoHTML">
    <w:name w:val="HTML Preformatted"/>
    <w:basedOn w:val="Normale"/>
    <w:link w:val="PreformattatoHTMLCarattere"/>
    <w:uiPriority w:val="99"/>
    <w:rsid w:val="00DD2EF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it-IT" w:eastAsia="it-IT"/>
    </w:rPr>
  </w:style>
  <w:style w:type="character" w:customStyle="1" w:styleId="PreformattatoHTMLCarattere">
    <w:name w:val="Preformattato HTML Carattere"/>
    <w:basedOn w:val="Carpredefinitoparagrafo"/>
    <w:link w:val="PreformattatoHTML"/>
    <w:uiPriority w:val="99"/>
    <w:semiHidden/>
    <w:locked/>
    <w:rsid w:val="00433CAE"/>
    <w:rPr>
      <w:rFonts w:ascii="Courier New" w:hAnsi="Courier New" w:cs="Courier New"/>
      <w:sz w:val="20"/>
      <w:szCs w:val="20"/>
      <w:lang w:val="fr-FR" w:eastAsia="fr-FR"/>
    </w:rPr>
  </w:style>
  <w:style w:type="paragraph" w:customStyle="1" w:styleId="VorformatierterText">
    <w:name w:val="Vorformatierter Text"/>
    <w:basedOn w:val="Normale"/>
    <w:rsid w:val="00C50B71"/>
    <w:pPr>
      <w:suppressAutoHyphens/>
      <w:spacing w:line="276" w:lineRule="auto"/>
    </w:pPr>
    <w:rPr>
      <w:rFonts w:eastAsia="Times New Roman"/>
      <w:sz w:val="20"/>
      <w:szCs w:val="20"/>
      <w:lang w:val="de-DE" w:eastAsia="ar-SA"/>
    </w:rPr>
  </w:style>
  <w:style w:type="paragraph" w:styleId="Paragrafoelenco">
    <w:name w:val="List Paragraph"/>
    <w:basedOn w:val="Normale"/>
    <w:uiPriority w:val="34"/>
    <w:qFormat/>
    <w:rsid w:val="00CC20F6"/>
    <w:pPr>
      <w:ind w:left="720"/>
      <w:contextualSpacing/>
    </w:pPr>
  </w:style>
  <w:style w:type="character" w:styleId="Enfasicorsivo">
    <w:name w:val="Emphasis"/>
    <w:basedOn w:val="Carpredefinitoparagrafo"/>
    <w:uiPriority w:val="20"/>
    <w:qFormat/>
    <w:locked/>
    <w:rsid w:val="0046313C"/>
    <w:rPr>
      <w:i/>
      <w:iCs/>
    </w:rPr>
  </w:style>
  <w:style w:type="paragraph" w:styleId="Nessunaspaziatura">
    <w:name w:val="No Spacing"/>
    <w:uiPriority w:val="1"/>
    <w:qFormat/>
    <w:rsid w:val="006F0957"/>
    <w:rPr>
      <w:rFonts w:asciiTheme="minorHAnsi" w:eastAsiaTheme="minorHAnsi" w:hAnsiTheme="minorHAnsi" w:cstheme="minorBidi"/>
      <w:lang w:val="de-CH" w:eastAsia="en-US" w:bidi="he-IL"/>
    </w:rPr>
  </w:style>
  <w:style w:type="character" w:customStyle="1" w:styleId="Titolo2Carattere">
    <w:name w:val="Titolo 2 Carattere"/>
    <w:basedOn w:val="Carpredefinitoparagrafo"/>
    <w:link w:val="Titolo2"/>
    <w:semiHidden/>
    <w:rsid w:val="00236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fr-FR" w:eastAsia="fr-FR"/>
    </w:rPr>
  </w:style>
  <w:style w:type="character" w:styleId="Enfasigrassetto">
    <w:name w:val="Strong"/>
    <w:basedOn w:val="Carpredefinitoparagrafo"/>
    <w:uiPriority w:val="22"/>
    <w:qFormat/>
    <w:locked/>
    <w:rsid w:val="005A751A"/>
    <w:rPr>
      <w:b/>
      <w:bCs/>
    </w:rPr>
  </w:style>
  <w:style w:type="paragraph" w:styleId="Corpotesto">
    <w:name w:val="Body Text"/>
    <w:basedOn w:val="Normale"/>
    <w:link w:val="CorpotestoCarattere"/>
    <w:uiPriority w:val="1"/>
    <w:qFormat/>
    <w:rsid w:val="00385331"/>
    <w:pPr>
      <w:widowControl w:val="0"/>
      <w:autoSpaceDE w:val="0"/>
      <w:autoSpaceDN w:val="0"/>
      <w:ind w:left="136"/>
    </w:pPr>
    <w:rPr>
      <w:rFonts w:eastAsia="Times New Roman"/>
      <w:lang w:val="it-IT"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385331"/>
    <w:rPr>
      <w:rFonts w:ascii="Times New Roman" w:eastAsia="Times New Roman" w:hAnsi="Times New Roman"/>
      <w:sz w:val="24"/>
      <w:szCs w:val="24"/>
      <w:lang w:bidi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102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1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konib\Downloads\CS\www.together4europe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INSIEME%20PER%20L'EUROPA\Carte%20intestate\Dal%202015\Carta%20intestata%20Nomi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Carta intestata Nomi</Template>
  <TotalTime>1</TotalTime>
  <Pages>2</Pages>
  <Words>718</Words>
  <Characters>4099</Characters>
  <Application>Microsoft Office Word</Application>
  <DocSecurity>0</DocSecurity>
  <Lines>34</Lines>
  <Paragraphs>9</Paragraphs>
  <ScaleCrop>false</ScaleCrop>
  <HeadingPairs>
    <vt:vector size="6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Rome, le  XX octobre 2011</vt:lpstr>
      <vt:lpstr>Rome, le  XX octobre 2011</vt:lpstr>
      <vt:lpstr>Rome, le  XX octobre 2011</vt:lpstr>
    </vt:vector>
  </TitlesOfParts>
  <Company>HP</Company>
  <LinksUpToDate>false</LinksUpToDate>
  <CharactersWithSpaces>4808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Rome, le  XX octobre 2011</dc:title>
  <dc:creator>adamaria.guazzo</dc:creator>
  <cp:lastModifiedBy>.</cp:lastModifiedBy>
  <cp:revision>2</cp:revision>
  <cp:lastPrinted>2017-10-26T15:47:00Z</cp:lastPrinted>
  <dcterms:created xsi:type="dcterms:W3CDTF">2018-11-23T17:12:00Z</dcterms:created>
  <dcterms:modified xsi:type="dcterms:W3CDTF">2018-11-23T17:12:00Z</dcterms:modified>
</cp:coreProperties>
</file>