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BE8" w:rsidRPr="00434812" w:rsidRDefault="00DB3698" w:rsidP="00DB3698">
      <w:pPr>
        <w:jc w:val="right"/>
        <w:rPr>
          <w:b/>
          <w:color w:val="FF0000"/>
          <w:sz w:val="32"/>
          <w:szCs w:val="32"/>
          <w:u w:val="single"/>
        </w:rPr>
      </w:pPr>
      <w:r w:rsidRPr="00434812">
        <w:rPr>
          <w:b/>
          <w:u w:val="single"/>
        </w:rPr>
        <w:t>Communiqué de Presse 30.10.2017</w:t>
      </w:r>
      <w:r w:rsidR="00052BE8" w:rsidRPr="00434812">
        <w:rPr>
          <w:b/>
          <w:sz w:val="32"/>
          <w:szCs w:val="32"/>
          <w:u w:val="single"/>
        </w:rPr>
        <w:t xml:space="preserve"> </w:t>
      </w:r>
    </w:p>
    <w:p w:rsidR="00DB3698" w:rsidRDefault="00DB3698" w:rsidP="00052BE8">
      <w:pPr>
        <w:rPr>
          <w:b/>
          <w:i/>
          <w:sz w:val="28"/>
          <w:szCs w:val="28"/>
        </w:rPr>
      </w:pPr>
      <w:bookmarkStart w:id="0" w:name="_GoBack"/>
      <w:bookmarkEnd w:id="0"/>
    </w:p>
    <w:p w:rsidR="00052BE8" w:rsidRDefault="00052BE8" w:rsidP="00052BE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Ensemble pour l’Europe</w:t>
      </w:r>
    </w:p>
    <w:p w:rsidR="00052BE8" w:rsidRPr="00052BE8" w:rsidRDefault="00052BE8" w:rsidP="00021A23">
      <w:pPr>
        <w:jc w:val="both"/>
      </w:pPr>
      <w:r>
        <w:rPr>
          <w:rFonts w:cs="Arial"/>
          <w:color w:val="212121"/>
          <w:shd w:val="clear" w:color="auto" w:fill="FFFFFF"/>
        </w:rPr>
        <w:t>Rencontre des « Amis d’Ensemble pour l’Europe » Vienne</w:t>
      </w:r>
      <w:r w:rsidR="00925384">
        <w:rPr>
          <w:rFonts w:cs="Arial"/>
          <w:color w:val="212121"/>
          <w:shd w:val="clear" w:color="auto" w:fill="FFFFFF"/>
        </w:rPr>
        <w:t>,</w:t>
      </w:r>
      <w:r w:rsidR="00021A23">
        <w:rPr>
          <w:rFonts w:cs="Arial"/>
          <w:color w:val="212121"/>
          <w:shd w:val="clear" w:color="auto" w:fill="FFFFFF"/>
        </w:rPr>
        <w:t xml:space="preserve"> </w:t>
      </w:r>
      <w:r w:rsidRPr="00052BE8">
        <w:t xml:space="preserve">9 – 11 novembre 2017  </w:t>
      </w:r>
    </w:p>
    <w:p w:rsidR="00052BE8" w:rsidRPr="00052BE8" w:rsidRDefault="00052BE8" w:rsidP="00052BE8">
      <w:pPr>
        <w:rPr>
          <w:sz w:val="22"/>
          <w:szCs w:val="22"/>
        </w:rPr>
      </w:pPr>
    </w:p>
    <w:p w:rsidR="00052BE8" w:rsidRPr="00DB3698" w:rsidRDefault="00052BE8" w:rsidP="00052BE8">
      <w:pPr>
        <w:jc w:val="both"/>
      </w:pPr>
      <w:r w:rsidRPr="00DB3698">
        <w:rPr>
          <w:rFonts w:cs="Arial"/>
          <w:i/>
          <w:shd w:val="clear" w:color="auto" w:fill="FFFFFF"/>
        </w:rPr>
        <w:t>Ensemble pour l'Europe</w:t>
      </w:r>
      <w:r w:rsidRPr="00DB3698">
        <w:rPr>
          <w:rFonts w:cs="Arial"/>
          <w:shd w:val="clear" w:color="auto" w:fill="FFFFFF"/>
        </w:rPr>
        <w:t xml:space="preserve"> est une initiative de plus de 300 mouvements et communautés chrétiens de différentes Églises en Europe. La coordination </w:t>
      </w:r>
      <w:r w:rsidR="00925384">
        <w:rPr>
          <w:rFonts w:cs="Arial"/>
          <w:shd w:val="clear" w:color="auto" w:fill="FFFFFF"/>
        </w:rPr>
        <w:t xml:space="preserve">en </w:t>
      </w:r>
      <w:r w:rsidRPr="00DB3698">
        <w:rPr>
          <w:rFonts w:cs="Arial"/>
          <w:shd w:val="clear" w:color="auto" w:fill="FFFFFF"/>
        </w:rPr>
        <w:t>est confiée à un comité d’orientation, composé des personnes suivantes</w:t>
      </w:r>
      <w:r w:rsidR="00925384">
        <w:rPr>
          <w:rFonts w:cs="Arial"/>
          <w:shd w:val="clear" w:color="auto" w:fill="FFFFFF"/>
        </w:rPr>
        <w:t> </w:t>
      </w:r>
      <w:r w:rsidRPr="00DB3698">
        <w:rPr>
          <w:rFonts w:cs="Arial"/>
          <w:shd w:val="clear" w:color="auto" w:fill="FFFFFF"/>
        </w:rPr>
        <w:t>:</w:t>
      </w:r>
      <w:r w:rsidRPr="00DB3698">
        <w:rPr>
          <w:rStyle w:val="Collegamentoipertestuale"/>
          <w:color w:val="auto"/>
          <w:u w:val="none"/>
        </w:rPr>
        <w:t xml:space="preserve"> Christophe D’</w:t>
      </w:r>
      <w:proofErr w:type="spellStart"/>
      <w:r w:rsidRPr="00DB3698">
        <w:rPr>
          <w:rStyle w:val="Collegamentoipertestuale"/>
          <w:color w:val="auto"/>
          <w:u w:val="none"/>
        </w:rPr>
        <w:t>Aloisio</w:t>
      </w:r>
      <w:proofErr w:type="spellEnd"/>
      <w:r w:rsidRPr="00DB3698">
        <w:rPr>
          <w:rStyle w:val="Collegamentoipertestuale"/>
          <w:color w:val="auto"/>
          <w:u w:val="none"/>
        </w:rPr>
        <w:t xml:space="preserve"> (</w:t>
      </w:r>
      <w:r w:rsidRPr="00DB3698">
        <w:rPr>
          <w:rStyle w:val="Enfasicorsivo"/>
          <w:bdr w:val="none" w:sz="0" w:space="0" w:color="auto" w:frame="1"/>
          <w:shd w:val="clear" w:color="auto" w:fill="FFFFFF"/>
        </w:rPr>
        <w:t>Fraternité orthodoxe en Europe occidentale)</w:t>
      </w:r>
      <w:r w:rsidRPr="00DB3698">
        <w:rPr>
          <w:rStyle w:val="Collegamentoipertestuale"/>
          <w:color w:val="auto"/>
          <w:u w:val="none"/>
        </w:rPr>
        <w:t xml:space="preserve">, Marco </w:t>
      </w:r>
      <w:proofErr w:type="spellStart"/>
      <w:r w:rsidRPr="00DB3698">
        <w:rPr>
          <w:rStyle w:val="Collegamentoipertestuale"/>
          <w:color w:val="auto"/>
          <w:u w:val="none"/>
        </w:rPr>
        <w:t>Impagliazzo</w:t>
      </w:r>
      <w:proofErr w:type="spellEnd"/>
      <w:r w:rsidRPr="00DB3698">
        <w:rPr>
          <w:rStyle w:val="Collegamentoipertestuale"/>
          <w:color w:val="auto"/>
          <w:u w:val="none"/>
        </w:rPr>
        <w:t xml:space="preserve"> (</w:t>
      </w:r>
      <w:r w:rsidR="00DA7766" w:rsidRPr="00DA7766">
        <w:rPr>
          <w:rStyle w:val="Collegamentoipertestuale"/>
          <w:i/>
          <w:color w:val="auto"/>
          <w:u w:val="none"/>
        </w:rPr>
        <w:t xml:space="preserve">Communauté de </w:t>
      </w:r>
      <w:proofErr w:type="spellStart"/>
      <w:r w:rsidR="00DA7766" w:rsidRPr="00DA7766">
        <w:rPr>
          <w:rStyle w:val="Collegamentoipertestuale"/>
          <w:i/>
          <w:color w:val="auto"/>
          <w:u w:val="none"/>
        </w:rPr>
        <w:t>Sant’Egidio</w:t>
      </w:r>
      <w:proofErr w:type="spellEnd"/>
      <w:r w:rsidR="00DA7766">
        <w:rPr>
          <w:rFonts w:ascii="Helvetica" w:hAnsi="Helvetica"/>
          <w:color w:val="6B6B6B"/>
          <w:sz w:val="18"/>
          <w:szCs w:val="18"/>
          <w:shd w:val="clear" w:color="auto" w:fill="FFFFFF"/>
        </w:rPr>
        <w:t>,</w:t>
      </w:r>
      <w:r w:rsidRPr="00DB3698">
        <w:rPr>
          <w:rStyle w:val="Enfasicorsivo"/>
          <w:bdr w:val="none" w:sz="0" w:space="0" w:color="auto" w:frame="1"/>
          <w:shd w:val="clear" w:color="auto" w:fill="FFFFFF"/>
        </w:rPr>
        <w:t>)</w:t>
      </w:r>
      <w:r w:rsidRPr="00DB3698">
        <w:rPr>
          <w:rStyle w:val="Collegamentoipertestuale"/>
          <w:color w:val="auto"/>
          <w:u w:val="none"/>
        </w:rPr>
        <w:t>, Michelle Moran (</w:t>
      </w:r>
      <w:r w:rsidRPr="00DB3698">
        <w:rPr>
          <w:rStyle w:val="Enfasicorsivo"/>
          <w:bdr w:val="none" w:sz="0" w:space="0" w:color="auto" w:frame="1"/>
          <w:shd w:val="clear" w:color="auto" w:fill="FFFFFF"/>
        </w:rPr>
        <w:t xml:space="preserve">ICCRS / Sion </w:t>
      </w:r>
      <w:proofErr w:type="spellStart"/>
      <w:r w:rsidRPr="00DB3698">
        <w:rPr>
          <w:rStyle w:val="Enfasicorsivo"/>
          <w:bdr w:val="none" w:sz="0" w:space="0" w:color="auto" w:frame="1"/>
          <w:shd w:val="clear" w:color="auto" w:fill="FFFFFF"/>
        </w:rPr>
        <w:t>Community</w:t>
      </w:r>
      <w:proofErr w:type="spellEnd"/>
      <w:r w:rsidRPr="00DB3698">
        <w:rPr>
          <w:rStyle w:val="Enfasicorsivo"/>
          <w:bdr w:val="none" w:sz="0" w:space="0" w:color="auto" w:frame="1"/>
          <w:shd w:val="clear" w:color="auto" w:fill="FFFFFF"/>
        </w:rPr>
        <w:t>)</w:t>
      </w:r>
      <w:r w:rsidRPr="00DB3698">
        <w:rPr>
          <w:rStyle w:val="Collegamentoipertestuale"/>
          <w:color w:val="auto"/>
          <w:u w:val="none"/>
        </w:rPr>
        <w:t xml:space="preserve">, Gerhard </w:t>
      </w:r>
      <w:proofErr w:type="spellStart"/>
      <w:r w:rsidRPr="00DB3698">
        <w:rPr>
          <w:rStyle w:val="Collegamentoipertestuale"/>
          <w:color w:val="auto"/>
          <w:u w:val="none"/>
        </w:rPr>
        <w:t>Pross</w:t>
      </w:r>
      <w:proofErr w:type="spellEnd"/>
      <w:r w:rsidRPr="00DB3698">
        <w:rPr>
          <w:rStyle w:val="Collegamentoipertestuale"/>
          <w:color w:val="auto"/>
          <w:u w:val="none"/>
        </w:rPr>
        <w:t xml:space="preserve"> (</w:t>
      </w:r>
      <w:r w:rsidRPr="00DB3698">
        <w:rPr>
          <w:rStyle w:val="Collegamentoipertestuale"/>
          <w:i/>
          <w:color w:val="auto"/>
          <w:u w:val="none"/>
        </w:rPr>
        <w:t>CVJM/YMCA Esslingen</w:t>
      </w:r>
      <w:r w:rsidRPr="00DB3698">
        <w:rPr>
          <w:rStyle w:val="Collegamentoipertestuale"/>
          <w:color w:val="auto"/>
          <w:u w:val="none"/>
        </w:rPr>
        <w:t>), Thomas Römer (</w:t>
      </w:r>
      <w:r w:rsidRPr="00DB3698">
        <w:rPr>
          <w:rStyle w:val="Enfasicorsivo"/>
          <w:bdr w:val="none" w:sz="0" w:space="0" w:color="auto" w:frame="1"/>
          <w:shd w:val="clear" w:color="auto" w:fill="FFFFFF"/>
        </w:rPr>
        <w:t xml:space="preserve">CVJM/YMCA </w:t>
      </w:r>
      <w:r w:rsidR="00925384">
        <w:rPr>
          <w:rStyle w:val="Enfasicorsivo"/>
          <w:bdr w:val="none" w:sz="0" w:space="0" w:color="auto" w:frame="1"/>
          <w:shd w:val="clear" w:color="auto" w:fill="FFFFFF"/>
        </w:rPr>
        <w:t>Munich</w:t>
      </w:r>
      <w:r w:rsidRPr="00DB3698">
        <w:rPr>
          <w:rStyle w:val="Enfasicorsivo"/>
          <w:bdr w:val="none" w:sz="0" w:space="0" w:color="auto" w:frame="1"/>
          <w:shd w:val="clear" w:color="auto" w:fill="FFFFFF"/>
        </w:rPr>
        <w:t>)</w:t>
      </w:r>
      <w:r w:rsidR="00FD621F">
        <w:rPr>
          <w:rStyle w:val="Collegamentoipertestuale"/>
          <w:color w:val="auto"/>
          <w:u w:val="none"/>
        </w:rPr>
        <w:t>,</w:t>
      </w:r>
      <w:r w:rsidRPr="00DB3698">
        <w:rPr>
          <w:rStyle w:val="Collegamentoipertestuale"/>
          <w:color w:val="auto"/>
          <w:u w:val="none"/>
        </w:rPr>
        <w:t xml:space="preserve"> Gérard </w:t>
      </w:r>
      <w:proofErr w:type="spellStart"/>
      <w:r w:rsidRPr="00DB3698">
        <w:rPr>
          <w:rStyle w:val="Collegamentoipertestuale"/>
          <w:color w:val="auto"/>
          <w:u w:val="none"/>
        </w:rPr>
        <w:t>Testard</w:t>
      </w:r>
      <w:proofErr w:type="spellEnd"/>
      <w:r w:rsidRPr="00DB3698">
        <w:rPr>
          <w:rStyle w:val="Collegamentoipertestuale"/>
          <w:color w:val="auto"/>
          <w:u w:val="none"/>
        </w:rPr>
        <w:t xml:space="preserve"> (</w:t>
      </w:r>
      <w:proofErr w:type="spellStart"/>
      <w:r w:rsidRPr="00DB3698">
        <w:rPr>
          <w:rStyle w:val="Collegamentoipertestuale"/>
          <w:i/>
          <w:color w:val="auto"/>
          <w:u w:val="none"/>
        </w:rPr>
        <w:t>Efesia</w:t>
      </w:r>
      <w:proofErr w:type="spellEnd"/>
      <w:r w:rsidRPr="00DB3698">
        <w:rPr>
          <w:rStyle w:val="Collegamentoipertestuale"/>
          <w:color w:val="auto"/>
          <w:u w:val="none"/>
        </w:rPr>
        <w:t>), Maria Voce (</w:t>
      </w:r>
      <w:r w:rsidRPr="00DA7766">
        <w:rPr>
          <w:rStyle w:val="Collegamentoipertestuale"/>
          <w:i/>
          <w:color w:val="auto"/>
          <w:u w:val="none"/>
        </w:rPr>
        <w:t>M</w:t>
      </w:r>
      <w:r w:rsidR="00DA7766" w:rsidRPr="00DA7766">
        <w:rPr>
          <w:rStyle w:val="Collegamentoipertestuale"/>
          <w:i/>
          <w:color w:val="auto"/>
          <w:u w:val="none"/>
        </w:rPr>
        <w:t>ouvement</w:t>
      </w:r>
      <w:r w:rsidRPr="00DA7766">
        <w:rPr>
          <w:rStyle w:val="Collegamentoipertestuale"/>
          <w:i/>
          <w:color w:val="auto"/>
          <w:u w:val="none"/>
        </w:rPr>
        <w:t xml:space="preserve"> de</w:t>
      </w:r>
      <w:r w:rsidR="00DA7766" w:rsidRPr="00DA7766">
        <w:rPr>
          <w:rStyle w:val="Collegamentoipertestuale"/>
          <w:i/>
          <w:color w:val="auto"/>
          <w:u w:val="none"/>
        </w:rPr>
        <w:t>s</w:t>
      </w:r>
      <w:r w:rsidRPr="00DA7766">
        <w:rPr>
          <w:rStyle w:val="Collegamentoipertestuale"/>
          <w:i/>
          <w:color w:val="auto"/>
          <w:u w:val="none"/>
        </w:rPr>
        <w:t xml:space="preserve"> </w:t>
      </w:r>
      <w:proofErr w:type="spellStart"/>
      <w:r w:rsidRPr="00DA7766">
        <w:rPr>
          <w:rStyle w:val="Collegamentoipertestuale"/>
          <w:i/>
          <w:color w:val="auto"/>
          <w:u w:val="none"/>
        </w:rPr>
        <w:t>Focolari</w:t>
      </w:r>
      <w:proofErr w:type="spellEnd"/>
      <w:r w:rsidRPr="00DB3698">
        <w:rPr>
          <w:rStyle w:val="Collegamentoipertestuale"/>
          <w:color w:val="auto"/>
          <w:u w:val="none"/>
        </w:rPr>
        <w:t>), P. Heinrich Walter</w:t>
      </w:r>
      <w:r w:rsidRPr="00DB3698">
        <w:t xml:space="preserve"> (</w:t>
      </w:r>
      <w:proofErr w:type="spellStart"/>
      <w:r w:rsidRPr="00DB3698">
        <w:rPr>
          <w:i/>
        </w:rPr>
        <w:t>Schönstatt</w:t>
      </w:r>
      <w:proofErr w:type="spellEnd"/>
      <w:r w:rsidRPr="00DB3698">
        <w:t>).</w:t>
      </w:r>
    </w:p>
    <w:p w:rsidR="00052BE8" w:rsidRDefault="00052BE8" w:rsidP="00DB3698">
      <w:pPr>
        <w:spacing w:before="120"/>
        <w:jc w:val="both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</w:rPr>
        <w:t xml:space="preserve">En 2017, les </w:t>
      </w:r>
      <w:r>
        <w:rPr>
          <w:rFonts w:cs="Arial"/>
          <w:b/>
          <w:color w:val="212121"/>
          <w:shd w:val="clear" w:color="auto" w:fill="FFFFFF"/>
        </w:rPr>
        <w:t>«</w:t>
      </w:r>
      <w:r w:rsidR="00925384">
        <w:rPr>
          <w:rFonts w:cs="Arial"/>
          <w:b/>
          <w:color w:val="212121"/>
          <w:shd w:val="clear" w:color="auto" w:fill="FFFFFF"/>
        </w:rPr>
        <w:t> </w:t>
      </w:r>
      <w:r>
        <w:rPr>
          <w:rFonts w:cs="Arial"/>
          <w:b/>
          <w:color w:val="212121"/>
          <w:shd w:val="clear" w:color="auto" w:fill="FFFFFF"/>
        </w:rPr>
        <w:t>Amis</w:t>
      </w:r>
      <w:r w:rsidR="00925384">
        <w:rPr>
          <w:rFonts w:cs="Arial"/>
          <w:b/>
          <w:color w:val="212121"/>
          <w:shd w:val="clear" w:color="auto" w:fill="FFFFFF"/>
        </w:rPr>
        <w:t> </w:t>
      </w:r>
      <w:r w:rsidR="00925384">
        <w:rPr>
          <w:rFonts w:cs="Arial"/>
          <w:color w:val="212121"/>
          <w:shd w:val="clear" w:color="auto" w:fill="FFFFFF"/>
        </w:rPr>
        <w:t>» d’</w:t>
      </w:r>
      <w:proofErr w:type="spellStart"/>
      <w:r w:rsidR="00925384">
        <w:rPr>
          <w:rFonts w:cs="Arial"/>
          <w:color w:val="212121"/>
          <w:shd w:val="clear" w:color="auto" w:fill="FFFFFF"/>
        </w:rPr>
        <w:t>EpE</w:t>
      </w:r>
      <w:proofErr w:type="spellEnd"/>
      <w:r w:rsidR="00925384">
        <w:rPr>
          <w:rFonts w:cs="Arial"/>
          <w:color w:val="212121"/>
          <w:shd w:val="clear" w:color="auto" w:fill="FFFFFF"/>
        </w:rPr>
        <w:t>, ont rendez-</w:t>
      </w:r>
      <w:r>
        <w:rPr>
          <w:rFonts w:cs="Arial"/>
          <w:color w:val="212121"/>
          <w:shd w:val="clear" w:color="auto" w:fill="FFFFFF"/>
        </w:rPr>
        <w:t xml:space="preserve">vous pour leur congrès annuel à Vienne, entre l'Est et l'Ouest du continent européen. </w:t>
      </w:r>
      <w:r>
        <w:rPr>
          <w:rFonts w:cs="Arial"/>
          <w:b/>
          <w:color w:val="212121"/>
          <w:shd w:val="clear" w:color="auto" w:fill="FFFFFF"/>
        </w:rPr>
        <w:t>120 participants</w:t>
      </w:r>
      <w:r>
        <w:rPr>
          <w:rFonts w:cs="Arial"/>
          <w:color w:val="212121"/>
          <w:shd w:val="clear" w:color="auto" w:fill="FFFFFF"/>
        </w:rPr>
        <w:t xml:space="preserve"> sont attendus d'environ </w:t>
      </w:r>
      <w:r>
        <w:rPr>
          <w:rFonts w:cs="Arial"/>
          <w:b/>
          <w:color w:val="212121"/>
          <w:shd w:val="clear" w:color="auto" w:fill="FFFFFF"/>
        </w:rPr>
        <w:t>20 pays</w:t>
      </w:r>
      <w:r>
        <w:rPr>
          <w:rFonts w:cs="Arial"/>
          <w:color w:val="212121"/>
          <w:shd w:val="clear" w:color="auto" w:fill="FFFFFF"/>
        </w:rPr>
        <w:t xml:space="preserve"> de l'Est et de l'Ouest, de 40 mouvements. L'objectif principal est d'échanger sur </w:t>
      </w:r>
      <w:r>
        <w:rPr>
          <w:rFonts w:cs="Arial"/>
          <w:b/>
          <w:color w:val="212121"/>
          <w:shd w:val="clear" w:color="auto" w:fill="FFFFFF"/>
        </w:rPr>
        <w:t>trois thèmes</w:t>
      </w:r>
      <w:r w:rsidR="00925384">
        <w:rPr>
          <w:rFonts w:cs="Arial"/>
          <w:b/>
          <w:color w:val="212121"/>
          <w:shd w:val="clear" w:color="auto" w:fill="FFFFFF"/>
        </w:rPr>
        <w:t> </w:t>
      </w:r>
      <w:r>
        <w:rPr>
          <w:rFonts w:cs="Arial"/>
          <w:color w:val="212121"/>
          <w:shd w:val="clear" w:color="auto" w:fill="FFFFFF"/>
        </w:rPr>
        <w:t>:</w:t>
      </w:r>
    </w:p>
    <w:p w:rsidR="00052BE8" w:rsidRDefault="00052BE8" w:rsidP="004348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510"/>
        <w:jc w:val="both"/>
        <w:rPr>
          <w:rFonts w:eastAsia="Times New Roman" w:cs="Courier New"/>
          <w:color w:val="212121"/>
          <w:lang w:eastAsia="it-IT"/>
        </w:rPr>
      </w:pPr>
      <w:r>
        <w:rPr>
          <w:rFonts w:eastAsia="Times New Roman" w:cs="Courier New"/>
          <w:color w:val="212121"/>
          <w:lang w:eastAsia="it-IT"/>
        </w:rPr>
        <w:t>1. Quelle c</w:t>
      </w:r>
      <w:r w:rsidR="00925384">
        <w:rPr>
          <w:rFonts w:eastAsia="Times New Roman" w:cs="Courier New"/>
          <w:color w:val="212121"/>
          <w:lang w:eastAsia="it-IT"/>
        </w:rPr>
        <w:t>ulture est née de l'histoire d’«</w:t>
      </w:r>
      <w:r>
        <w:rPr>
          <w:rFonts w:eastAsia="Times New Roman" w:cs="Courier New"/>
          <w:color w:val="212121"/>
          <w:lang w:eastAsia="it-IT"/>
        </w:rPr>
        <w:t> </w:t>
      </w:r>
      <w:r w:rsidRPr="00925384">
        <w:rPr>
          <w:rFonts w:eastAsia="Times New Roman" w:cs="Courier New"/>
          <w:i/>
          <w:color w:val="212121"/>
          <w:lang w:eastAsia="it-IT"/>
        </w:rPr>
        <w:t>Ensemble pour l’Europe</w:t>
      </w:r>
      <w:r>
        <w:rPr>
          <w:rFonts w:eastAsia="Times New Roman" w:cs="Courier New"/>
          <w:color w:val="212121"/>
          <w:lang w:eastAsia="it-IT"/>
        </w:rPr>
        <w:t> » ?</w:t>
      </w:r>
    </w:p>
    <w:p w:rsidR="00052BE8" w:rsidRDefault="00052BE8" w:rsidP="004348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"/>
        <w:jc w:val="both"/>
        <w:rPr>
          <w:rFonts w:eastAsia="Times New Roman" w:cs="Courier New"/>
          <w:color w:val="212121"/>
          <w:lang w:eastAsia="it-IT"/>
        </w:rPr>
      </w:pPr>
      <w:r>
        <w:rPr>
          <w:rFonts w:eastAsia="Times New Roman" w:cs="Courier New"/>
          <w:color w:val="212121"/>
          <w:lang w:eastAsia="it-IT"/>
        </w:rPr>
        <w:t>2. Quelle est notre contribution spécifique à l'Europe</w:t>
      </w:r>
      <w:r w:rsidR="00925384">
        <w:rPr>
          <w:rFonts w:eastAsia="Times New Roman" w:cs="Courier New"/>
          <w:color w:val="212121"/>
          <w:lang w:eastAsia="it-IT"/>
        </w:rPr>
        <w:t> </w:t>
      </w:r>
      <w:r>
        <w:rPr>
          <w:rFonts w:eastAsia="Times New Roman" w:cs="Courier New"/>
          <w:color w:val="212121"/>
          <w:lang w:eastAsia="it-IT"/>
        </w:rPr>
        <w:t>?</w:t>
      </w:r>
    </w:p>
    <w:p w:rsidR="00052BE8" w:rsidRDefault="00052BE8" w:rsidP="004348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"/>
        <w:jc w:val="both"/>
        <w:rPr>
          <w:rFonts w:eastAsia="Times New Roman" w:cs="Courier New"/>
          <w:color w:val="212121"/>
          <w:lang w:eastAsia="it-IT"/>
        </w:rPr>
      </w:pPr>
      <w:r>
        <w:rPr>
          <w:rFonts w:eastAsia="Times New Roman" w:cs="Courier New"/>
          <w:color w:val="212121"/>
          <w:lang w:eastAsia="it-IT"/>
        </w:rPr>
        <w:t>3. Dialogue Est-Ouest</w:t>
      </w:r>
      <w:r w:rsidR="00925384">
        <w:rPr>
          <w:rFonts w:eastAsia="Times New Roman" w:cs="Courier New"/>
          <w:color w:val="212121"/>
          <w:lang w:eastAsia="it-IT"/>
        </w:rPr>
        <w:t> </w:t>
      </w:r>
      <w:r>
        <w:rPr>
          <w:rFonts w:eastAsia="Times New Roman" w:cs="Courier New"/>
          <w:color w:val="212121"/>
          <w:lang w:eastAsia="it-IT"/>
        </w:rPr>
        <w:t>: Enrichissement mutuel</w:t>
      </w:r>
    </w:p>
    <w:p w:rsidR="00052BE8" w:rsidRDefault="00052BE8" w:rsidP="00DB3698">
      <w:pPr>
        <w:spacing w:before="120"/>
        <w:jc w:val="both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</w:rPr>
        <w:t>L</w:t>
      </w:r>
      <w:r w:rsidR="00925384">
        <w:rPr>
          <w:rFonts w:cs="Arial"/>
          <w:color w:val="212121"/>
          <w:shd w:val="clear" w:color="auto" w:fill="FFFFFF"/>
        </w:rPr>
        <w:t>ors de cette rencontre, l</w:t>
      </w:r>
      <w:r>
        <w:rPr>
          <w:rFonts w:cs="Arial"/>
          <w:color w:val="212121"/>
          <w:shd w:val="clear" w:color="auto" w:fill="FFFFFF"/>
        </w:rPr>
        <w:t>es Amis « d’Ensemble pour l’Europe » veulent renouveler la communion entre leurs charismes</w:t>
      </w:r>
      <w:r w:rsidR="00925384">
        <w:rPr>
          <w:rFonts w:cs="Arial"/>
          <w:color w:val="212121"/>
          <w:shd w:val="clear" w:color="auto" w:fill="FFFFFF"/>
        </w:rPr>
        <w:t>,</w:t>
      </w:r>
      <w:r>
        <w:rPr>
          <w:rFonts w:cs="Arial"/>
          <w:color w:val="212121"/>
          <w:shd w:val="clear" w:color="auto" w:fill="FFFFFF"/>
        </w:rPr>
        <w:t xml:space="preserve"> qui s'ét</w:t>
      </w:r>
      <w:r w:rsidR="00925384">
        <w:rPr>
          <w:rFonts w:cs="Arial"/>
          <w:color w:val="212121"/>
          <w:shd w:val="clear" w:color="auto" w:fill="FFFFFF"/>
        </w:rPr>
        <w:t>end de l'Angleterre à la Russie et</w:t>
      </w:r>
      <w:r>
        <w:rPr>
          <w:rFonts w:cs="Arial"/>
          <w:color w:val="212121"/>
          <w:shd w:val="clear" w:color="auto" w:fill="FFFFFF"/>
        </w:rPr>
        <w:t xml:space="preserve"> du Portugal à la Grèce. Leur mission commune</w:t>
      </w:r>
      <w:r w:rsidR="00925384">
        <w:rPr>
          <w:rFonts w:cs="Arial"/>
          <w:color w:val="212121"/>
          <w:shd w:val="clear" w:color="auto" w:fill="FFFFFF"/>
        </w:rPr>
        <w:t> </w:t>
      </w:r>
      <w:r>
        <w:rPr>
          <w:rFonts w:cs="Arial"/>
          <w:color w:val="212121"/>
          <w:shd w:val="clear" w:color="auto" w:fill="FFFFFF"/>
        </w:rPr>
        <w:t xml:space="preserve">: construire une Europe unie et multiforme, avec une forte cohésion sociale dans la multiplicité culturelle. </w:t>
      </w:r>
    </w:p>
    <w:p w:rsidR="00052BE8" w:rsidRDefault="00052BE8" w:rsidP="00052BE8">
      <w:pPr>
        <w:jc w:val="both"/>
        <w:rPr>
          <w:rFonts w:cs="Arial"/>
          <w:color w:val="212121"/>
          <w:shd w:val="clear" w:color="auto" w:fill="FFFFFF"/>
        </w:rPr>
      </w:pPr>
      <w:r>
        <w:rPr>
          <w:noProof/>
          <w:lang w:val="it-IT"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25400</wp:posOffset>
            </wp:positionV>
            <wp:extent cx="3042285" cy="2141855"/>
            <wp:effectExtent l="19050" t="0" r="5715" b="0"/>
            <wp:wrapTight wrapText="bothSides">
              <wp:wrapPolygon edited="0">
                <wp:start x="-135" y="0"/>
                <wp:lineTo x="-135" y="21325"/>
                <wp:lineTo x="21641" y="21325"/>
                <wp:lineTo x="21641" y="0"/>
                <wp:lineTo x="-135" y="0"/>
              </wp:wrapPolygon>
            </wp:wrapTight>
            <wp:docPr id="3" name="Afbeelding 3" descr="Insieme-per-Europa-2-Final-01-1000x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 descr="Insieme-per-Europa-2-Final-01-1000x70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285" cy="214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5384">
        <w:rPr>
          <w:rFonts w:cs="Arial"/>
          <w:color w:val="212121"/>
          <w:shd w:val="clear" w:color="auto" w:fill="FFFFFF"/>
        </w:rPr>
        <w:t>A Vienne, le jour de l’arrivée, le 9 n</w:t>
      </w:r>
      <w:r>
        <w:rPr>
          <w:rFonts w:cs="Arial"/>
          <w:color w:val="212121"/>
          <w:shd w:val="clear" w:color="auto" w:fill="FFFFFF"/>
        </w:rPr>
        <w:t xml:space="preserve">ovembre, 2017, dans la cathédrale Saint-Etienne, se tiendra </w:t>
      </w:r>
      <w:r>
        <w:rPr>
          <w:rFonts w:cs="Arial"/>
          <w:b/>
          <w:i/>
          <w:color w:val="212121"/>
          <w:shd w:val="clear" w:color="auto" w:fill="FFFFFF"/>
        </w:rPr>
        <w:t>une prière œcuménique pour l'Europe</w:t>
      </w:r>
      <w:r>
        <w:rPr>
          <w:rFonts w:cs="Arial"/>
          <w:color w:val="212121"/>
          <w:shd w:val="clear" w:color="auto" w:fill="FFFFFF"/>
        </w:rPr>
        <w:t xml:space="preserve">, à laquelle sont invités tous ceux qui veulent la paix en Europe et dans le monde. </w:t>
      </w:r>
      <w:r w:rsidR="00DB3698">
        <w:rPr>
          <w:rFonts w:cs="Arial"/>
          <w:color w:val="212121"/>
          <w:shd w:val="clear" w:color="auto" w:fill="FFFFFF"/>
        </w:rPr>
        <w:t>A</w:t>
      </w:r>
      <w:r>
        <w:rPr>
          <w:rFonts w:cs="Arial"/>
          <w:color w:val="212121"/>
          <w:shd w:val="clear" w:color="auto" w:fill="FFFFFF"/>
        </w:rPr>
        <w:t xml:space="preserve">vec le cardinal Christoph </w:t>
      </w:r>
      <w:proofErr w:type="spellStart"/>
      <w:r>
        <w:rPr>
          <w:rFonts w:cs="Arial"/>
          <w:color w:val="212121"/>
          <w:shd w:val="clear" w:color="auto" w:fill="FFFFFF"/>
        </w:rPr>
        <w:t>Schönborn</w:t>
      </w:r>
      <w:proofErr w:type="spellEnd"/>
      <w:r>
        <w:rPr>
          <w:rFonts w:cs="Arial"/>
          <w:color w:val="212121"/>
          <w:shd w:val="clear" w:color="auto" w:fill="FFFFFF"/>
        </w:rPr>
        <w:t xml:space="preserve">, archevêque de Vienne, </w:t>
      </w:r>
      <w:r w:rsidR="00C77A30">
        <w:rPr>
          <w:rFonts w:cs="Arial"/>
          <w:color w:val="212121"/>
          <w:shd w:val="clear" w:color="auto" w:fill="FFFFFF"/>
        </w:rPr>
        <w:t>l’é</w:t>
      </w:r>
      <w:r>
        <w:rPr>
          <w:rFonts w:cs="Arial"/>
          <w:color w:val="212121"/>
          <w:shd w:val="clear" w:color="auto" w:fill="FFFFFF"/>
        </w:rPr>
        <w:t>vêqu</w:t>
      </w:r>
      <w:r w:rsidR="00C77A30">
        <w:rPr>
          <w:rFonts w:cs="Arial"/>
          <w:color w:val="212121"/>
          <w:shd w:val="clear" w:color="auto" w:fill="FFFFFF"/>
        </w:rPr>
        <w:t xml:space="preserve">e auxiliaire émérite </w:t>
      </w:r>
      <w:proofErr w:type="spellStart"/>
      <w:r w:rsidR="00C77A30">
        <w:rPr>
          <w:rFonts w:cs="Arial"/>
          <w:color w:val="212121"/>
          <w:shd w:val="clear" w:color="auto" w:fill="FFFFFF"/>
        </w:rPr>
        <w:t>Helmuth</w:t>
      </w:r>
      <w:proofErr w:type="spellEnd"/>
      <w:r w:rsidR="00C77A30">
        <w:rPr>
          <w:rFonts w:cs="Arial"/>
          <w:color w:val="212121"/>
          <w:shd w:val="clear" w:color="auto" w:fill="FFFFFF"/>
        </w:rPr>
        <w:t xml:space="preserve"> </w:t>
      </w:r>
      <w:proofErr w:type="spellStart"/>
      <w:r w:rsidR="00C77A30">
        <w:rPr>
          <w:rFonts w:cs="Arial"/>
          <w:color w:val="212121"/>
          <w:shd w:val="clear" w:color="auto" w:fill="FFFFFF"/>
        </w:rPr>
        <w:t>Krätzl</w:t>
      </w:r>
      <w:proofErr w:type="spellEnd"/>
      <w:r w:rsidR="00C77A30">
        <w:rPr>
          <w:rFonts w:cs="Arial"/>
          <w:color w:val="212121"/>
          <w:shd w:val="clear" w:color="auto" w:fill="FFFFFF"/>
        </w:rPr>
        <w:t>, le v</w:t>
      </w:r>
      <w:r>
        <w:rPr>
          <w:rFonts w:cs="Arial"/>
          <w:color w:val="212121"/>
          <w:shd w:val="clear" w:color="auto" w:fill="FFFFFF"/>
        </w:rPr>
        <w:t>ica</w:t>
      </w:r>
      <w:r w:rsidR="00C77A30">
        <w:rPr>
          <w:rFonts w:cs="Arial"/>
          <w:color w:val="212121"/>
          <w:shd w:val="clear" w:color="auto" w:fill="FFFFFF"/>
        </w:rPr>
        <w:t xml:space="preserve">ire épiscopal Ivan </w:t>
      </w:r>
      <w:proofErr w:type="spellStart"/>
      <w:r w:rsidR="00C77A30">
        <w:rPr>
          <w:rFonts w:cs="Arial"/>
          <w:color w:val="212121"/>
          <w:shd w:val="clear" w:color="auto" w:fill="FFFFFF"/>
        </w:rPr>
        <w:t>Petkin</w:t>
      </w:r>
      <w:proofErr w:type="spellEnd"/>
      <w:r w:rsidR="00C77A30">
        <w:rPr>
          <w:rFonts w:cs="Arial"/>
          <w:color w:val="212121"/>
          <w:shd w:val="clear" w:color="auto" w:fill="FFFFFF"/>
        </w:rPr>
        <w:t xml:space="preserve"> de l'É</w:t>
      </w:r>
      <w:r>
        <w:rPr>
          <w:rFonts w:cs="Arial"/>
          <w:color w:val="212121"/>
          <w:shd w:val="clear" w:color="auto" w:fill="FFFFFF"/>
        </w:rPr>
        <w:t>glise orthodoxe bulgare en Autriche</w:t>
      </w:r>
      <w:r w:rsidR="00DB3698">
        <w:rPr>
          <w:rFonts w:cs="Arial"/>
          <w:color w:val="212121"/>
          <w:shd w:val="clear" w:color="auto" w:fill="FFFFFF"/>
        </w:rPr>
        <w:t>,</w:t>
      </w:r>
      <w:r w:rsidR="00C77A30">
        <w:rPr>
          <w:rFonts w:cs="Arial"/>
          <w:color w:val="212121"/>
          <w:shd w:val="clear" w:color="auto" w:fill="FFFFFF"/>
        </w:rPr>
        <w:t xml:space="preserve"> </w:t>
      </w:r>
      <w:r w:rsidR="00EF2BC0">
        <w:rPr>
          <w:rFonts w:cs="Arial"/>
          <w:color w:val="212121"/>
          <w:shd w:val="clear" w:color="auto" w:fill="FFFFFF"/>
        </w:rPr>
        <w:t xml:space="preserve">le </w:t>
      </w:r>
      <w:proofErr w:type="spellStart"/>
      <w:r>
        <w:rPr>
          <w:rFonts w:cs="Arial"/>
          <w:color w:val="212121"/>
          <w:shd w:val="clear" w:color="auto" w:fill="FFFFFF"/>
        </w:rPr>
        <w:t>Chorepiskopos</w:t>
      </w:r>
      <w:proofErr w:type="spellEnd"/>
      <w:r>
        <w:rPr>
          <w:rFonts w:cs="Arial"/>
          <w:color w:val="212121"/>
          <w:shd w:val="clear" w:color="auto" w:fill="FFFFFF"/>
        </w:rPr>
        <w:t xml:space="preserve"> Emanuel Aydin, </w:t>
      </w:r>
      <w:r w:rsidR="00C77A30">
        <w:rPr>
          <w:rFonts w:cs="Arial"/>
          <w:color w:val="212121"/>
          <w:shd w:val="clear" w:color="auto" w:fill="FFFFFF"/>
        </w:rPr>
        <w:t>de l’É</w:t>
      </w:r>
      <w:r>
        <w:rPr>
          <w:rFonts w:cs="Arial"/>
          <w:color w:val="212121"/>
          <w:shd w:val="clear" w:color="auto" w:fill="FFFFFF"/>
        </w:rPr>
        <w:t xml:space="preserve">glise orthodoxe syrienne en Autriche, </w:t>
      </w:r>
      <w:r w:rsidR="00EF2BC0">
        <w:rPr>
          <w:rFonts w:cs="Arial"/>
          <w:color w:val="212121"/>
          <w:shd w:val="clear" w:color="auto" w:fill="FFFFFF"/>
        </w:rPr>
        <w:t>le délégué patriarcal</w:t>
      </w:r>
      <w:r>
        <w:rPr>
          <w:rFonts w:cs="Arial"/>
          <w:color w:val="212121"/>
          <w:shd w:val="clear" w:color="auto" w:fill="FFFFFF"/>
        </w:rPr>
        <w:t xml:space="preserve"> </w:t>
      </w:r>
      <w:proofErr w:type="spellStart"/>
      <w:r>
        <w:rPr>
          <w:rFonts w:cs="Arial"/>
          <w:color w:val="212121"/>
          <w:shd w:val="clear" w:color="auto" w:fill="FFFFFF"/>
        </w:rPr>
        <w:t>P.Tiran</w:t>
      </w:r>
      <w:proofErr w:type="spellEnd"/>
      <w:r>
        <w:rPr>
          <w:rFonts w:cs="Arial"/>
          <w:color w:val="212121"/>
          <w:shd w:val="clear" w:color="auto" w:fill="FFFFFF"/>
        </w:rPr>
        <w:t xml:space="preserve"> </w:t>
      </w:r>
      <w:proofErr w:type="spellStart"/>
      <w:r>
        <w:rPr>
          <w:rFonts w:cs="Arial"/>
          <w:color w:val="212121"/>
          <w:shd w:val="clear" w:color="auto" w:fill="FFFFFF"/>
        </w:rPr>
        <w:t>Petrosyan</w:t>
      </w:r>
      <w:proofErr w:type="spellEnd"/>
      <w:r>
        <w:rPr>
          <w:rFonts w:cs="Arial"/>
          <w:color w:val="212121"/>
          <w:shd w:val="clear" w:color="auto" w:fill="FFFFFF"/>
        </w:rPr>
        <w:t xml:space="preserve">, </w:t>
      </w:r>
      <w:r w:rsidR="00EF2BC0">
        <w:rPr>
          <w:rFonts w:cs="Arial"/>
          <w:color w:val="212121"/>
          <w:shd w:val="clear" w:color="auto" w:fill="FFFFFF"/>
        </w:rPr>
        <w:t>de l’É</w:t>
      </w:r>
      <w:r>
        <w:rPr>
          <w:rFonts w:cs="Arial"/>
          <w:color w:val="212121"/>
          <w:shd w:val="clear" w:color="auto" w:fill="FFFFFF"/>
        </w:rPr>
        <w:t>glise apos</w:t>
      </w:r>
      <w:r w:rsidR="00EF2BC0">
        <w:rPr>
          <w:rFonts w:cs="Arial"/>
          <w:color w:val="212121"/>
          <w:shd w:val="clear" w:color="auto" w:fill="FFFFFF"/>
        </w:rPr>
        <w:t xml:space="preserve">tolique arménienne, le pasteur Patrick </w:t>
      </w:r>
      <w:proofErr w:type="spellStart"/>
      <w:r w:rsidR="00EF2BC0">
        <w:rPr>
          <w:rFonts w:cs="Arial"/>
          <w:color w:val="212121"/>
          <w:shd w:val="clear" w:color="auto" w:fill="FFFFFF"/>
        </w:rPr>
        <w:t>Curran</w:t>
      </w:r>
      <w:proofErr w:type="spellEnd"/>
      <w:r w:rsidR="00EF2BC0">
        <w:rPr>
          <w:rFonts w:cs="Arial"/>
          <w:color w:val="212121"/>
          <w:shd w:val="clear" w:color="auto" w:fill="FFFFFF"/>
        </w:rPr>
        <w:t>, v</w:t>
      </w:r>
      <w:r>
        <w:rPr>
          <w:rFonts w:cs="Arial"/>
          <w:color w:val="212121"/>
          <w:shd w:val="clear" w:color="auto" w:fill="FFFFFF"/>
        </w:rPr>
        <w:t>icaire épiscopal du diocèse de l'Est de l'Église anglicane en Europe</w:t>
      </w:r>
      <w:r w:rsidR="00DB3698">
        <w:rPr>
          <w:rFonts w:cs="Arial"/>
          <w:color w:val="212121"/>
          <w:shd w:val="clear" w:color="auto" w:fill="FFFFFF"/>
        </w:rPr>
        <w:t>,</w:t>
      </w:r>
      <w:r>
        <w:rPr>
          <w:rFonts w:cs="Arial"/>
          <w:color w:val="212121"/>
          <w:shd w:val="clear" w:color="auto" w:fill="FFFFFF"/>
        </w:rPr>
        <w:t> </w:t>
      </w:r>
      <w:r w:rsidR="00C77A30">
        <w:rPr>
          <w:rFonts w:cs="Arial"/>
          <w:color w:val="212121"/>
          <w:shd w:val="clear" w:color="auto" w:fill="FFFFFF"/>
        </w:rPr>
        <w:t>les participants</w:t>
      </w:r>
      <w:r>
        <w:rPr>
          <w:rFonts w:cs="Arial"/>
          <w:color w:val="212121"/>
          <w:shd w:val="clear" w:color="auto" w:fill="FFFFFF"/>
        </w:rPr>
        <w:t xml:space="preserve"> présenteront à Dieu les besoins et les ressources de notre continent. L'intention de prière </w:t>
      </w:r>
      <w:r w:rsidR="00EF2BC0">
        <w:rPr>
          <w:rFonts w:cs="Arial"/>
          <w:color w:val="212121"/>
          <w:shd w:val="clear" w:color="auto" w:fill="FFFFFF"/>
        </w:rPr>
        <w:t>est plus que jamais d’actualité </w:t>
      </w:r>
      <w:r>
        <w:rPr>
          <w:rFonts w:cs="Arial"/>
          <w:color w:val="212121"/>
          <w:shd w:val="clear" w:color="auto" w:fill="FFFFFF"/>
        </w:rPr>
        <w:t>: l'unité dans la multiplicité, la paix dans la justice.</w:t>
      </w:r>
      <w:r w:rsidR="00DB3698">
        <w:rPr>
          <w:rFonts w:cs="Arial"/>
          <w:color w:val="212121"/>
          <w:shd w:val="clear" w:color="auto" w:fill="FFFFFF"/>
        </w:rPr>
        <w:t xml:space="preserve"> </w:t>
      </w:r>
    </w:p>
    <w:p w:rsidR="00052BE8" w:rsidRDefault="00052BE8" w:rsidP="00052BE8">
      <w:pPr>
        <w:jc w:val="both"/>
        <w:rPr>
          <w:rFonts w:cs="Arial"/>
          <w:color w:val="212121"/>
          <w:shd w:val="clear" w:color="auto" w:fill="FFFFFF"/>
        </w:rPr>
      </w:pPr>
    </w:p>
    <w:p w:rsidR="00052BE8" w:rsidRDefault="00052BE8" w:rsidP="00052BE8">
      <w:pPr>
        <w:jc w:val="both"/>
      </w:pPr>
      <w:r>
        <w:rPr>
          <w:rFonts w:cs="Arial"/>
          <w:color w:val="212121"/>
          <w:shd w:val="clear" w:color="auto" w:fill="FFFFFF"/>
        </w:rPr>
        <w:t>Une salutation sera donné</w:t>
      </w:r>
      <w:r w:rsidR="00EF2BC0">
        <w:rPr>
          <w:rFonts w:cs="Arial"/>
          <w:color w:val="212121"/>
          <w:shd w:val="clear" w:color="auto" w:fill="FFFFFF"/>
        </w:rPr>
        <w:t>e</w:t>
      </w:r>
      <w:r>
        <w:rPr>
          <w:rFonts w:cs="Arial"/>
          <w:color w:val="212121"/>
          <w:shd w:val="clear" w:color="auto" w:fill="FFFFFF"/>
        </w:rPr>
        <w:t xml:space="preserve"> par : Thomas </w:t>
      </w:r>
      <w:proofErr w:type="spellStart"/>
      <w:r>
        <w:rPr>
          <w:rFonts w:cs="Arial"/>
          <w:color w:val="212121"/>
          <w:shd w:val="clear" w:color="auto" w:fill="FFFFFF"/>
        </w:rPr>
        <w:t>Hennefe</w:t>
      </w:r>
      <w:r w:rsidR="00EF2BC0">
        <w:rPr>
          <w:rFonts w:cs="Arial"/>
          <w:color w:val="212121"/>
          <w:shd w:val="clear" w:color="auto" w:fill="FFFFFF"/>
        </w:rPr>
        <w:t>ld</w:t>
      </w:r>
      <w:proofErr w:type="spellEnd"/>
      <w:r w:rsidR="00EF2BC0">
        <w:rPr>
          <w:rFonts w:cs="Arial"/>
          <w:color w:val="212121"/>
          <w:shd w:val="clear" w:color="auto" w:fill="FFFFFF"/>
        </w:rPr>
        <w:t>, directeur de l’É</w:t>
      </w:r>
      <w:r>
        <w:rPr>
          <w:rFonts w:cs="Arial"/>
          <w:color w:val="212121"/>
          <w:shd w:val="clear" w:color="auto" w:fill="FFFFFF"/>
        </w:rPr>
        <w:t xml:space="preserve">glise </w:t>
      </w:r>
      <w:r w:rsidR="00EF2BC0">
        <w:rPr>
          <w:rFonts w:cs="Arial"/>
          <w:color w:val="212121"/>
          <w:shd w:val="clear" w:color="auto" w:fill="FFFFFF"/>
        </w:rPr>
        <w:t>É</w:t>
      </w:r>
      <w:r>
        <w:rPr>
          <w:rFonts w:cs="Arial"/>
          <w:color w:val="212121"/>
          <w:shd w:val="clear" w:color="auto" w:fill="FFFFFF"/>
        </w:rPr>
        <w:t>vangélique réformé</w:t>
      </w:r>
      <w:r w:rsidR="00FD621F">
        <w:rPr>
          <w:rFonts w:cs="Arial"/>
          <w:color w:val="212121"/>
          <w:shd w:val="clear" w:color="auto" w:fill="FFFFFF"/>
        </w:rPr>
        <w:t>e d’</w:t>
      </w:r>
      <w:r w:rsidR="00EF2BC0">
        <w:rPr>
          <w:rFonts w:cs="Arial"/>
          <w:color w:val="212121"/>
          <w:shd w:val="clear" w:color="auto" w:fill="FFFFFF"/>
        </w:rPr>
        <w:t>Autriche et président</w:t>
      </w:r>
      <w:r w:rsidR="00FD621F">
        <w:rPr>
          <w:rFonts w:cs="Arial"/>
          <w:color w:val="212121"/>
          <w:shd w:val="clear" w:color="auto" w:fill="FFFFFF"/>
        </w:rPr>
        <w:t xml:space="preserve"> du C</w:t>
      </w:r>
      <w:r>
        <w:rPr>
          <w:rFonts w:cs="Arial"/>
          <w:color w:val="212121"/>
          <w:shd w:val="clear" w:color="auto" w:fill="FFFFFF"/>
        </w:rPr>
        <w:t>onseil œcuménique</w:t>
      </w:r>
      <w:r w:rsidR="00FD621F">
        <w:rPr>
          <w:rFonts w:cs="Arial"/>
          <w:color w:val="212121"/>
          <w:shd w:val="clear" w:color="auto" w:fill="FFFFFF"/>
        </w:rPr>
        <w:t xml:space="preserve"> des É</w:t>
      </w:r>
      <w:r>
        <w:rPr>
          <w:rFonts w:cs="Arial"/>
          <w:color w:val="212121"/>
          <w:shd w:val="clear" w:color="auto" w:fill="FFFFFF"/>
        </w:rPr>
        <w:t>glise</w:t>
      </w:r>
      <w:r w:rsidR="00FD621F">
        <w:rPr>
          <w:rFonts w:cs="Arial"/>
          <w:color w:val="212121"/>
          <w:shd w:val="clear" w:color="auto" w:fill="FFFFFF"/>
        </w:rPr>
        <w:t>s</w:t>
      </w:r>
      <w:r>
        <w:rPr>
          <w:rFonts w:cs="Arial"/>
          <w:color w:val="212121"/>
          <w:shd w:val="clear" w:color="auto" w:fill="FFFFFF"/>
        </w:rPr>
        <w:t xml:space="preserve"> en Autric</w:t>
      </w:r>
      <w:r w:rsidR="00FD621F">
        <w:rPr>
          <w:rFonts w:cs="Arial"/>
          <w:color w:val="212121"/>
          <w:shd w:val="clear" w:color="auto" w:fill="FFFFFF"/>
        </w:rPr>
        <w:t xml:space="preserve">he et Jörg </w:t>
      </w:r>
      <w:proofErr w:type="spellStart"/>
      <w:r w:rsidR="00FD621F">
        <w:rPr>
          <w:rFonts w:cs="Arial"/>
          <w:color w:val="212121"/>
          <w:shd w:val="clear" w:color="auto" w:fill="FFFFFF"/>
        </w:rPr>
        <w:t>Wojahn</w:t>
      </w:r>
      <w:proofErr w:type="spellEnd"/>
      <w:r w:rsidR="00FD621F">
        <w:rPr>
          <w:rFonts w:cs="Arial"/>
          <w:color w:val="212121"/>
          <w:shd w:val="clear" w:color="auto" w:fill="FFFFFF"/>
        </w:rPr>
        <w:t>, responsable de la C</w:t>
      </w:r>
      <w:r>
        <w:rPr>
          <w:rFonts w:cs="Arial"/>
          <w:color w:val="212121"/>
          <w:shd w:val="clear" w:color="auto" w:fill="FFFFFF"/>
        </w:rPr>
        <w:t>ommission Européenne en Autric</w:t>
      </w:r>
      <w:r w:rsidR="00FD621F">
        <w:rPr>
          <w:rFonts w:cs="Arial"/>
          <w:color w:val="212121"/>
          <w:shd w:val="clear" w:color="auto" w:fill="FFFFFF"/>
        </w:rPr>
        <w:t>h</w:t>
      </w:r>
      <w:r>
        <w:rPr>
          <w:rFonts w:cs="Arial"/>
          <w:color w:val="212121"/>
          <w:shd w:val="clear" w:color="auto" w:fill="FFFFFF"/>
        </w:rPr>
        <w:t>e.</w:t>
      </w:r>
    </w:p>
    <w:p w:rsidR="00DB3698" w:rsidRDefault="00DB3698" w:rsidP="00DB3698">
      <w:pPr>
        <w:rPr>
          <w:sz w:val="22"/>
          <w:szCs w:val="22"/>
        </w:rPr>
      </w:pPr>
    </w:p>
    <w:p w:rsidR="005A335A" w:rsidRPr="00052BE8" w:rsidRDefault="00DB3698" w:rsidP="00052BE8">
      <w:pPr>
        <w:rPr>
          <w:rStyle w:val="Collegamentoipertestuale"/>
          <w:color w:val="auto"/>
          <w:szCs w:val="22"/>
          <w:u w:val="none"/>
        </w:rPr>
      </w:pPr>
      <w:r>
        <w:rPr>
          <w:sz w:val="22"/>
          <w:szCs w:val="22"/>
        </w:rPr>
        <w:t xml:space="preserve">Pour plus d’informations sur </w:t>
      </w:r>
      <w:r w:rsidR="00021A23" w:rsidRPr="00021A23">
        <w:rPr>
          <w:i/>
          <w:sz w:val="22"/>
          <w:szCs w:val="22"/>
        </w:rPr>
        <w:t>Ensemble pour l’Europe</w:t>
      </w:r>
      <w:r w:rsidR="00021A23"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: </w:t>
      </w:r>
      <w:r>
        <w:rPr>
          <w:color w:val="365F91"/>
          <w:sz w:val="22"/>
          <w:szCs w:val="22"/>
        </w:rPr>
        <w:t>www.together4europe.org</w:t>
      </w:r>
    </w:p>
    <w:sectPr w:rsidR="005A335A" w:rsidRPr="00052BE8" w:rsidSect="00DB3698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568" w:right="1134" w:bottom="142" w:left="1134" w:header="425" w:footer="2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4C8" w:rsidRDefault="00BE64C8" w:rsidP="00FA21C9">
      <w:r>
        <w:separator/>
      </w:r>
    </w:p>
  </w:endnote>
  <w:endnote w:type="continuationSeparator" w:id="0">
    <w:p w:rsidR="00BE64C8" w:rsidRDefault="00BE64C8" w:rsidP="00FA2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301C53">
    <w:pPr>
      <w:pStyle w:val="Pidipagin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4102" type="#_x0000_t202" style="position:absolute;margin-left:217.35pt;margin-top:6.8pt;width:243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64rAIAAKs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" filled="f" stroked="f">
          <v:textbox inset="0,0,0,0">
            <w:txbxContent>
              <w:p w:rsidR="00B02D6A" w:rsidRPr="00A41F33" w:rsidRDefault="00B02D6A" w:rsidP="00C82F2A">
                <w:pPr>
                  <w:pStyle w:val="Stile"/>
                  <w:ind w:left="6" w:right="6"/>
                  <w:rPr>
                    <w:b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 xml:space="preserve">Conto bancario Intestato PAMOM, 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>Banca Prossima  IBAN:</w:t>
                </w: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 xml:space="preserve">  IT37O0335901600100000113319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>SWIFT    BCITITMX771</w:t>
                </w:r>
              </w:p>
              <w:p w:rsidR="00B02D6A" w:rsidRPr="008D1767" w:rsidRDefault="00B02D6A" w:rsidP="00C82F2A">
                <w:pPr>
                  <w:tabs>
                    <w:tab w:val="left" w:pos="5812"/>
                  </w:tabs>
                  <w:ind w:left="284" w:hanging="284"/>
                  <w:rPr>
                    <w:color w:val="25B680"/>
                    <w:sz w:val="28"/>
                    <w:szCs w:val="28"/>
                    <w:lang w:val="it-IT"/>
                  </w:rPr>
                </w:pPr>
              </w:p>
              <w:p w:rsidR="00B02D6A" w:rsidRPr="001F70F8" w:rsidRDefault="00B02D6A" w:rsidP="001F70F8">
                <w:pPr>
                  <w:rPr>
                    <w:szCs w:val="14"/>
                    <w:lang w:val="it-IT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5" o:spid="_x0000_s4101" type="#_x0000_t202" style="position:absolute;margin-left:1.35pt;margin-top:-2.2pt;width:252pt;height: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" filled="f" stroked="f">
          <v:textbox inset="0,0,0,0">
            <w:txbxContent>
              <w:p w:rsidR="00B02D6A" w:rsidRPr="00A41F33" w:rsidRDefault="00B02D6A" w:rsidP="0061029A">
                <w:pPr>
                  <w:jc w:val="both"/>
                  <w:rPr>
                    <w:rFonts w:ascii="Minion Pro" w:hAnsi="Minion Pro"/>
                    <w:color w:val="34AA70"/>
                    <w:sz w:val="16"/>
                    <w:szCs w:val="16"/>
                  </w:rPr>
                </w:pPr>
                <w:r w:rsidRPr="00A41F33">
                  <w:rPr>
                    <w:rFonts w:ascii="Minion Pro" w:hAnsi="Minion Pro"/>
                    <w:color w:val="34AA70"/>
                    <w:sz w:val="16"/>
                    <w:szCs w:val="16"/>
                  </w:rPr>
                  <w:t>TOGETHER FOR EUROPE, international office</w:t>
                </w:r>
              </w:p>
            </w:txbxContent>
          </v:textbox>
        </v:shape>
      </w:pict>
    </w:r>
    <w:r>
      <w:rPr>
        <w:noProof/>
      </w:rPr>
      <w:pict>
        <v:shape id="Text Box 17" o:spid="_x0000_s4100" type="#_x0000_t202" style="position:absolute;margin-left:109.35pt;margin-top:8.45pt;width:93.7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" filled="f" stroked="f">
          <v:textbox inset="0,0,0,0">
            <w:txbxContent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admin@together4europe.org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www.together4europe.org</w:t>
                </w:r>
              </w:p>
              <w:p w:rsidR="00B02D6A" w:rsidRPr="008D1767" w:rsidRDefault="00B02D6A" w:rsidP="001F70F8">
                <w:pPr>
                  <w:rPr>
                    <w:color w:val="25B680"/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20" o:spid="_x0000_s4099" type="#_x0000_t202" style="position:absolute;margin-left:334.35pt;margin-top:8.45pt;width:171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8pEsAIAALI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9" o:spid="_x0000_s4098" type="#_x0000_t202" style="position:absolute;margin-left:262.35pt;margin-top:8.45pt;width:81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2PdrgIAALI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6" o:spid="_x0000_s4097" type="#_x0000_t202" style="position:absolute;margin-left:1.35pt;margin-top:8.45pt;width:117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IKbrgIAALE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" filled="f" stroked="f">
          <v:textbox inset="0,0,0,0">
            <w:txbxContent>
              <w:p w:rsidR="00B02D6A" w:rsidRPr="00A41F33" w:rsidRDefault="00B02D6A" w:rsidP="001F70F8">
                <w:pPr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</w:pP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Via della </w:t>
                </w:r>
                <w:proofErr w:type="spellStart"/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>Madonnella</w:t>
                </w:r>
                <w:proofErr w:type="spellEnd"/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, 4 </w:t>
                </w: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br/>
                  <w:t>I-00040 Rocca di Papa (Roma)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Tel. +39 06 94 79 8302</w:t>
                </w:r>
              </w:p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71" w:rsidRDefault="00C50B71" w:rsidP="00C50B71">
    <w:pPr>
      <w:pStyle w:val="VorformatierterText"/>
      <w:spacing w:line="240" w:lineRule="atLeast"/>
    </w:pPr>
  </w:p>
  <w:p w:rsidR="00B02D6A" w:rsidRPr="00C50B71" w:rsidRDefault="00B02D6A" w:rsidP="0061029A">
    <w:pPr>
      <w:pStyle w:val="Pidipagina"/>
      <w:rPr>
        <w:lang w:val="de-D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4C8" w:rsidRDefault="00BE64C8" w:rsidP="00FA21C9">
      <w:r>
        <w:separator/>
      </w:r>
    </w:p>
  </w:footnote>
  <w:footnote w:type="continuationSeparator" w:id="0">
    <w:p w:rsidR="00BE64C8" w:rsidRDefault="00BE64C8" w:rsidP="00FA2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B02D6A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tab/>
    </w:r>
    <w:r>
      <w:rPr>
        <w:noProof/>
      </w:rPr>
      <w:tab/>
    </w:r>
    <w:r w:rsidR="00C50B71">
      <w:rPr>
        <w:noProof/>
      </w:rPr>
      <w:drawing>
        <wp:inline distT="0" distB="0" distL="0" distR="0">
          <wp:extent cx="2377440" cy="1143000"/>
          <wp:effectExtent l="19050" t="0" r="381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C50B71">
    <w:pPr>
      <w:pStyle w:val="Intestazione"/>
    </w:pPr>
    <w:r>
      <w:rPr>
        <w:noProof/>
      </w:rPr>
      <w:drawing>
        <wp:inline distT="0" distB="0" distL="0" distR="0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434812" w:rsidRDefault="00434812" w:rsidP="00434812">
    <w:pPr>
      <w:shd w:val="clear" w:color="auto" w:fill="FFFFFF"/>
      <w:ind w:left="709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Press officer: Beatriz </w:t>
    </w:r>
    <w:proofErr w:type="spellStart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Lauenroth</w:t>
    </w:r>
    <w:proofErr w:type="spellEnd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| beatriz.lauenroth@together4europe.org  </w:t>
    </w:r>
  </w:p>
  <w:p w:rsidR="00434812" w:rsidRDefault="00434812" w:rsidP="00434812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Phone: +43 664 8760049 (Austria)</w:t>
    </w:r>
    <w:r>
      <w:rPr>
        <w:b/>
        <w:bCs/>
        <w:color w:val="1F497D"/>
        <w:sz w:val="20"/>
        <w:szCs w:val="20"/>
        <w:lang w:val="en-US"/>
      </w:rPr>
      <w:t xml:space="preserve"> </w:t>
    </w: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| +31650593387 (the Netherlands) </w:t>
    </w:r>
  </w:p>
  <w:p w:rsidR="00434812" w:rsidRDefault="00434812" w:rsidP="00434812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Web: www.together4europe.org</w:t>
    </w:r>
  </w:p>
  <w:p w:rsidR="00434812" w:rsidRDefault="00434812" w:rsidP="00434812">
    <w:pPr>
      <w:pStyle w:val="Intestazione"/>
      <w:rPr>
        <w:b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2D4"/>
    <w:multiLevelType w:val="hybridMultilevel"/>
    <w:tmpl w:val="BEFC53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13E3"/>
    <w:rsid w:val="0000433C"/>
    <w:rsid w:val="00011D47"/>
    <w:rsid w:val="00021904"/>
    <w:rsid w:val="00021A23"/>
    <w:rsid w:val="00023853"/>
    <w:rsid w:val="00033D66"/>
    <w:rsid w:val="000378E8"/>
    <w:rsid w:val="000403CF"/>
    <w:rsid w:val="0004189A"/>
    <w:rsid w:val="00042F26"/>
    <w:rsid w:val="00046C6B"/>
    <w:rsid w:val="000503F4"/>
    <w:rsid w:val="00052BE8"/>
    <w:rsid w:val="00070FCF"/>
    <w:rsid w:val="00071305"/>
    <w:rsid w:val="00071E60"/>
    <w:rsid w:val="000764BE"/>
    <w:rsid w:val="00086440"/>
    <w:rsid w:val="000D64C9"/>
    <w:rsid w:val="000E27E7"/>
    <w:rsid w:val="000F0282"/>
    <w:rsid w:val="000F27FE"/>
    <w:rsid w:val="000F6A5C"/>
    <w:rsid w:val="00100BA7"/>
    <w:rsid w:val="00122F3F"/>
    <w:rsid w:val="00124308"/>
    <w:rsid w:val="00127E6D"/>
    <w:rsid w:val="00130554"/>
    <w:rsid w:val="00133B85"/>
    <w:rsid w:val="001341E5"/>
    <w:rsid w:val="00135DD5"/>
    <w:rsid w:val="00146933"/>
    <w:rsid w:val="00146DCF"/>
    <w:rsid w:val="00147E83"/>
    <w:rsid w:val="00147F07"/>
    <w:rsid w:val="001520C4"/>
    <w:rsid w:val="00154965"/>
    <w:rsid w:val="00157A2C"/>
    <w:rsid w:val="00160F32"/>
    <w:rsid w:val="00171E87"/>
    <w:rsid w:val="001A6605"/>
    <w:rsid w:val="001B04D0"/>
    <w:rsid w:val="001B60BB"/>
    <w:rsid w:val="001C6805"/>
    <w:rsid w:val="001E1A37"/>
    <w:rsid w:val="001E23F3"/>
    <w:rsid w:val="001F1C4E"/>
    <w:rsid w:val="001F70F8"/>
    <w:rsid w:val="00217628"/>
    <w:rsid w:val="00221DE8"/>
    <w:rsid w:val="00223912"/>
    <w:rsid w:val="00232704"/>
    <w:rsid w:val="00242208"/>
    <w:rsid w:val="002432FD"/>
    <w:rsid w:val="00245609"/>
    <w:rsid w:val="0026216A"/>
    <w:rsid w:val="002779CB"/>
    <w:rsid w:val="00291B39"/>
    <w:rsid w:val="00292A58"/>
    <w:rsid w:val="00297624"/>
    <w:rsid w:val="002A3746"/>
    <w:rsid w:val="002A3D9F"/>
    <w:rsid w:val="002A4719"/>
    <w:rsid w:val="002B7633"/>
    <w:rsid w:val="002C7BB6"/>
    <w:rsid w:val="002E3303"/>
    <w:rsid w:val="002E6F3E"/>
    <w:rsid w:val="002F1F87"/>
    <w:rsid w:val="002F3BBF"/>
    <w:rsid w:val="002F5118"/>
    <w:rsid w:val="00301C53"/>
    <w:rsid w:val="003058BB"/>
    <w:rsid w:val="00311A45"/>
    <w:rsid w:val="0031793D"/>
    <w:rsid w:val="003204A5"/>
    <w:rsid w:val="0032142A"/>
    <w:rsid w:val="00327023"/>
    <w:rsid w:val="00337E88"/>
    <w:rsid w:val="00344E90"/>
    <w:rsid w:val="0035636A"/>
    <w:rsid w:val="00361CCB"/>
    <w:rsid w:val="00362B2F"/>
    <w:rsid w:val="003635C3"/>
    <w:rsid w:val="003670FD"/>
    <w:rsid w:val="00367B5B"/>
    <w:rsid w:val="003700DC"/>
    <w:rsid w:val="003818A9"/>
    <w:rsid w:val="00383557"/>
    <w:rsid w:val="0039486A"/>
    <w:rsid w:val="003A50CC"/>
    <w:rsid w:val="003A6FC4"/>
    <w:rsid w:val="003A75A9"/>
    <w:rsid w:val="003B18DE"/>
    <w:rsid w:val="003B2FBD"/>
    <w:rsid w:val="003B3E0D"/>
    <w:rsid w:val="003B573D"/>
    <w:rsid w:val="003C733A"/>
    <w:rsid w:val="003F1698"/>
    <w:rsid w:val="003F75B2"/>
    <w:rsid w:val="00402FDD"/>
    <w:rsid w:val="00404748"/>
    <w:rsid w:val="0040661F"/>
    <w:rsid w:val="00414400"/>
    <w:rsid w:val="004221D0"/>
    <w:rsid w:val="004321C6"/>
    <w:rsid w:val="00433CAE"/>
    <w:rsid w:val="00434812"/>
    <w:rsid w:val="00442EC8"/>
    <w:rsid w:val="00451D94"/>
    <w:rsid w:val="004604A7"/>
    <w:rsid w:val="00460D92"/>
    <w:rsid w:val="00461932"/>
    <w:rsid w:val="0046313C"/>
    <w:rsid w:val="0047154A"/>
    <w:rsid w:val="00477357"/>
    <w:rsid w:val="004A1413"/>
    <w:rsid w:val="004A350C"/>
    <w:rsid w:val="004A46CF"/>
    <w:rsid w:val="004A616B"/>
    <w:rsid w:val="004B4B0D"/>
    <w:rsid w:val="004D50E7"/>
    <w:rsid w:val="004E31D0"/>
    <w:rsid w:val="004F0A23"/>
    <w:rsid w:val="004F3E34"/>
    <w:rsid w:val="005108B7"/>
    <w:rsid w:val="0051777A"/>
    <w:rsid w:val="00520923"/>
    <w:rsid w:val="00520ED0"/>
    <w:rsid w:val="005221A3"/>
    <w:rsid w:val="00546464"/>
    <w:rsid w:val="00562EEB"/>
    <w:rsid w:val="00565DB9"/>
    <w:rsid w:val="0058140E"/>
    <w:rsid w:val="0058420C"/>
    <w:rsid w:val="00584C64"/>
    <w:rsid w:val="00590DE9"/>
    <w:rsid w:val="00590E5E"/>
    <w:rsid w:val="00593137"/>
    <w:rsid w:val="005938FC"/>
    <w:rsid w:val="005A335A"/>
    <w:rsid w:val="005A7224"/>
    <w:rsid w:val="005B06D9"/>
    <w:rsid w:val="005B4D95"/>
    <w:rsid w:val="005C0D7E"/>
    <w:rsid w:val="005C638C"/>
    <w:rsid w:val="005F0624"/>
    <w:rsid w:val="005F1F59"/>
    <w:rsid w:val="005F3027"/>
    <w:rsid w:val="005F5385"/>
    <w:rsid w:val="0060452F"/>
    <w:rsid w:val="0061029A"/>
    <w:rsid w:val="00636E56"/>
    <w:rsid w:val="00640E4F"/>
    <w:rsid w:val="00645730"/>
    <w:rsid w:val="00650356"/>
    <w:rsid w:val="0065037B"/>
    <w:rsid w:val="00651139"/>
    <w:rsid w:val="00652551"/>
    <w:rsid w:val="0065362B"/>
    <w:rsid w:val="006674AF"/>
    <w:rsid w:val="0067332B"/>
    <w:rsid w:val="006847CD"/>
    <w:rsid w:val="006908D0"/>
    <w:rsid w:val="00697E00"/>
    <w:rsid w:val="006A4B2D"/>
    <w:rsid w:val="006A5701"/>
    <w:rsid w:val="006A57BF"/>
    <w:rsid w:val="006A5D78"/>
    <w:rsid w:val="006B7215"/>
    <w:rsid w:val="006C1CF9"/>
    <w:rsid w:val="006C3939"/>
    <w:rsid w:val="006C3DE9"/>
    <w:rsid w:val="006D502D"/>
    <w:rsid w:val="006D532B"/>
    <w:rsid w:val="006D70B1"/>
    <w:rsid w:val="006E2253"/>
    <w:rsid w:val="006E291E"/>
    <w:rsid w:val="006E5F43"/>
    <w:rsid w:val="006F52BE"/>
    <w:rsid w:val="007031E2"/>
    <w:rsid w:val="00716271"/>
    <w:rsid w:val="00730744"/>
    <w:rsid w:val="00732A62"/>
    <w:rsid w:val="00732C61"/>
    <w:rsid w:val="00733B73"/>
    <w:rsid w:val="00751DDA"/>
    <w:rsid w:val="007A7291"/>
    <w:rsid w:val="007B492E"/>
    <w:rsid w:val="007C2F2C"/>
    <w:rsid w:val="007D15DB"/>
    <w:rsid w:val="007D5E50"/>
    <w:rsid w:val="007E2A64"/>
    <w:rsid w:val="00801904"/>
    <w:rsid w:val="00806EF4"/>
    <w:rsid w:val="00810A8F"/>
    <w:rsid w:val="00814D2D"/>
    <w:rsid w:val="00822B48"/>
    <w:rsid w:val="00824783"/>
    <w:rsid w:val="0083085D"/>
    <w:rsid w:val="00835961"/>
    <w:rsid w:val="00841798"/>
    <w:rsid w:val="00841903"/>
    <w:rsid w:val="00846BD7"/>
    <w:rsid w:val="00854268"/>
    <w:rsid w:val="008605C1"/>
    <w:rsid w:val="00860BA6"/>
    <w:rsid w:val="00864CD1"/>
    <w:rsid w:val="00866DDA"/>
    <w:rsid w:val="0086775C"/>
    <w:rsid w:val="00871D3A"/>
    <w:rsid w:val="0087382D"/>
    <w:rsid w:val="00880B3E"/>
    <w:rsid w:val="0088795C"/>
    <w:rsid w:val="0089144C"/>
    <w:rsid w:val="008A6FFD"/>
    <w:rsid w:val="008B47D3"/>
    <w:rsid w:val="008C2097"/>
    <w:rsid w:val="008C3845"/>
    <w:rsid w:val="008C4F3C"/>
    <w:rsid w:val="008D1767"/>
    <w:rsid w:val="008D32D1"/>
    <w:rsid w:val="008D3548"/>
    <w:rsid w:val="008D7F9C"/>
    <w:rsid w:val="008E2C60"/>
    <w:rsid w:val="008E5722"/>
    <w:rsid w:val="008E6347"/>
    <w:rsid w:val="00912B3C"/>
    <w:rsid w:val="00913F5F"/>
    <w:rsid w:val="00914A26"/>
    <w:rsid w:val="009151C2"/>
    <w:rsid w:val="00925384"/>
    <w:rsid w:val="00935199"/>
    <w:rsid w:val="00944BC8"/>
    <w:rsid w:val="00951C9C"/>
    <w:rsid w:val="009563CC"/>
    <w:rsid w:val="00972554"/>
    <w:rsid w:val="00974644"/>
    <w:rsid w:val="009B1A58"/>
    <w:rsid w:val="009E1AC3"/>
    <w:rsid w:val="009F1EEE"/>
    <w:rsid w:val="00A0407F"/>
    <w:rsid w:val="00A157A9"/>
    <w:rsid w:val="00A157FE"/>
    <w:rsid w:val="00A23BA6"/>
    <w:rsid w:val="00A34ED6"/>
    <w:rsid w:val="00A41F33"/>
    <w:rsid w:val="00A66A5D"/>
    <w:rsid w:val="00A676A0"/>
    <w:rsid w:val="00A707D7"/>
    <w:rsid w:val="00A7376C"/>
    <w:rsid w:val="00A76204"/>
    <w:rsid w:val="00A909EA"/>
    <w:rsid w:val="00A9300C"/>
    <w:rsid w:val="00A9458B"/>
    <w:rsid w:val="00A95972"/>
    <w:rsid w:val="00A970F5"/>
    <w:rsid w:val="00AA2D71"/>
    <w:rsid w:val="00AC61DA"/>
    <w:rsid w:val="00AD4FF5"/>
    <w:rsid w:val="00AE02EA"/>
    <w:rsid w:val="00AE7BB3"/>
    <w:rsid w:val="00B00398"/>
    <w:rsid w:val="00B01405"/>
    <w:rsid w:val="00B02D6A"/>
    <w:rsid w:val="00B05C28"/>
    <w:rsid w:val="00B069CE"/>
    <w:rsid w:val="00B12F5B"/>
    <w:rsid w:val="00B14AF9"/>
    <w:rsid w:val="00B316A5"/>
    <w:rsid w:val="00B35781"/>
    <w:rsid w:val="00B376EA"/>
    <w:rsid w:val="00B50794"/>
    <w:rsid w:val="00B52B73"/>
    <w:rsid w:val="00B53273"/>
    <w:rsid w:val="00B63396"/>
    <w:rsid w:val="00B72DD5"/>
    <w:rsid w:val="00B74B20"/>
    <w:rsid w:val="00B834BE"/>
    <w:rsid w:val="00B876C3"/>
    <w:rsid w:val="00B9764E"/>
    <w:rsid w:val="00BA2E43"/>
    <w:rsid w:val="00BA6B9B"/>
    <w:rsid w:val="00BB57E0"/>
    <w:rsid w:val="00BD35FA"/>
    <w:rsid w:val="00BD5AB8"/>
    <w:rsid w:val="00BD65DC"/>
    <w:rsid w:val="00BE0704"/>
    <w:rsid w:val="00BE53C1"/>
    <w:rsid w:val="00BE64C8"/>
    <w:rsid w:val="00BF576F"/>
    <w:rsid w:val="00C013E3"/>
    <w:rsid w:val="00C2581E"/>
    <w:rsid w:val="00C26263"/>
    <w:rsid w:val="00C26AE2"/>
    <w:rsid w:val="00C45B69"/>
    <w:rsid w:val="00C463CA"/>
    <w:rsid w:val="00C50B71"/>
    <w:rsid w:val="00C50EA1"/>
    <w:rsid w:val="00C511B6"/>
    <w:rsid w:val="00C55EE0"/>
    <w:rsid w:val="00C563A6"/>
    <w:rsid w:val="00C66249"/>
    <w:rsid w:val="00C71850"/>
    <w:rsid w:val="00C728F8"/>
    <w:rsid w:val="00C72D1C"/>
    <w:rsid w:val="00C72D97"/>
    <w:rsid w:val="00C77A30"/>
    <w:rsid w:val="00C82F2A"/>
    <w:rsid w:val="00C8467B"/>
    <w:rsid w:val="00C852A4"/>
    <w:rsid w:val="00CB2B9C"/>
    <w:rsid w:val="00CC20F6"/>
    <w:rsid w:val="00CC487A"/>
    <w:rsid w:val="00CE5716"/>
    <w:rsid w:val="00CF3AC5"/>
    <w:rsid w:val="00D12529"/>
    <w:rsid w:val="00D179E5"/>
    <w:rsid w:val="00D25BB0"/>
    <w:rsid w:val="00D323F7"/>
    <w:rsid w:val="00D3294C"/>
    <w:rsid w:val="00D42D77"/>
    <w:rsid w:val="00D52C6F"/>
    <w:rsid w:val="00D5311E"/>
    <w:rsid w:val="00D54F2F"/>
    <w:rsid w:val="00D61F59"/>
    <w:rsid w:val="00D623F5"/>
    <w:rsid w:val="00D658ED"/>
    <w:rsid w:val="00D6740C"/>
    <w:rsid w:val="00D70341"/>
    <w:rsid w:val="00D73B57"/>
    <w:rsid w:val="00D75D15"/>
    <w:rsid w:val="00D76697"/>
    <w:rsid w:val="00D76DDD"/>
    <w:rsid w:val="00D803C4"/>
    <w:rsid w:val="00D8164A"/>
    <w:rsid w:val="00D91F02"/>
    <w:rsid w:val="00D97782"/>
    <w:rsid w:val="00DA0EEC"/>
    <w:rsid w:val="00DA7766"/>
    <w:rsid w:val="00DB3698"/>
    <w:rsid w:val="00DB75DF"/>
    <w:rsid w:val="00DC6789"/>
    <w:rsid w:val="00DC6C44"/>
    <w:rsid w:val="00DD2EF7"/>
    <w:rsid w:val="00E06471"/>
    <w:rsid w:val="00E112C5"/>
    <w:rsid w:val="00E14223"/>
    <w:rsid w:val="00E17AD5"/>
    <w:rsid w:val="00E23DA1"/>
    <w:rsid w:val="00E27337"/>
    <w:rsid w:val="00E53761"/>
    <w:rsid w:val="00E556E6"/>
    <w:rsid w:val="00E613AE"/>
    <w:rsid w:val="00E6352E"/>
    <w:rsid w:val="00E63C1A"/>
    <w:rsid w:val="00E64B34"/>
    <w:rsid w:val="00E70848"/>
    <w:rsid w:val="00E70F27"/>
    <w:rsid w:val="00E756BC"/>
    <w:rsid w:val="00E76FFC"/>
    <w:rsid w:val="00E773FC"/>
    <w:rsid w:val="00E90BEA"/>
    <w:rsid w:val="00E93C3E"/>
    <w:rsid w:val="00E94163"/>
    <w:rsid w:val="00EA0DD0"/>
    <w:rsid w:val="00EA3110"/>
    <w:rsid w:val="00EA408D"/>
    <w:rsid w:val="00EB30D6"/>
    <w:rsid w:val="00EC0A75"/>
    <w:rsid w:val="00EC31B5"/>
    <w:rsid w:val="00EC3925"/>
    <w:rsid w:val="00ED320B"/>
    <w:rsid w:val="00ED7B79"/>
    <w:rsid w:val="00EF0191"/>
    <w:rsid w:val="00EF2BC0"/>
    <w:rsid w:val="00EF74F9"/>
    <w:rsid w:val="00F00573"/>
    <w:rsid w:val="00F048C8"/>
    <w:rsid w:val="00F17DFE"/>
    <w:rsid w:val="00F2434E"/>
    <w:rsid w:val="00F25D16"/>
    <w:rsid w:val="00F3673C"/>
    <w:rsid w:val="00F47864"/>
    <w:rsid w:val="00F547D8"/>
    <w:rsid w:val="00F558C4"/>
    <w:rsid w:val="00F57283"/>
    <w:rsid w:val="00F62537"/>
    <w:rsid w:val="00F640A9"/>
    <w:rsid w:val="00F668F0"/>
    <w:rsid w:val="00F670AE"/>
    <w:rsid w:val="00F70192"/>
    <w:rsid w:val="00F731FE"/>
    <w:rsid w:val="00F86BEA"/>
    <w:rsid w:val="00FA21C9"/>
    <w:rsid w:val="00FA3ABF"/>
    <w:rsid w:val="00FA58BD"/>
    <w:rsid w:val="00FB0CE9"/>
    <w:rsid w:val="00FB3677"/>
    <w:rsid w:val="00FC386F"/>
    <w:rsid w:val="00FD0DC7"/>
    <w:rsid w:val="00FD3541"/>
    <w:rsid w:val="00FD5763"/>
    <w:rsid w:val="00FD621F"/>
    <w:rsid w:val="00FE11CE"/>
    <w:rsid w:val="00FF0CB0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131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Rome, le  XX octobre 2011</vt:lpstr>
      <vt:lpstr>Rome, le  XX octobre 2011</vt:lpstr>
      <vt:lpstr>Rome, le  XX octobre 2011</vt:lpstr>
    </vt:vector>
  </TitlesOfParts>
  <Company>HP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creator>adamaria.guazzo</dc:creator>
  <cp:lastModifiedBy>konib</cp:lastModifiedBy>
  <cp:revision>5</cp:revision>
  <cp:lastPrinted>2017-10-30T17:05:00Z</cp:lastPrinted>
  <dcterms:created xsi:type="dcterms:W3CDTF">2017-10-31T11:58:00Z</dcterms:created>
  <dcterms:modified xsi:type="dcterms:W3CDTF">2017-10-31T14:52:00Z</dcterms:modified>
</cp:coreProperties>
</file>