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68" w:rsidRPr="007B3168" w:rsidRDefault="007B3168" w:rsidP="007B3168">
      <w:pPr>
        <w:rPr>
          <w:b/>
          <w:lang w:val="it-IT"/>
        </w:rPr>
      </w:pPr>
      <w:r w:rsidRPr="007B3168">
        <w:rPr>
          <w:b/>
          <w:lang w:val="it-IT"/>
        </w:rPr>
        <w:t xml:space="preserve">Dio parla anche in domande aperte </w:t>
      </w:r>
      <w:r>
        <w:rPr>
          <w:b/>
          <w:lang w:val="it-IT"/>
        </w:rPr>
        <w:t>–</w:t>
      </w:r>
      <w:r w:rsidRPr="007B3168">
        <w:rPr>
          <w:b/>
          <w:lang w:val="it-IT"/>
        </w:rPr>
        <w:t xml:space="preserve"> </w:t>
      </w:r>
      <w:r>
        <w:rPr>
          <w:b/>
          <w:lang w:val="it-IT"/>
        </w:rPr>
        <w:t xml:space="preserve">una </w:t>
      </w:r>
      <w:r w:rsidRPr="007B3168">
        <w:rPr>
          <w:b/>
          <w:lang w:val="it-IT"/>
        </w:rPr>
        <w:t>sfida in tempi turbolenti</w:t>
      </w:r>
    </w:p>
    <w:p w:rsidR="007B3168" w:rsidRPr="007B3168" w:rsidRDefault="007B3168" w:rsidP="007B3168">
      <w:pPr>
        <w:rPr>
          <w:b/>
          <w:lang w:val="it-IT"/>
        </w:rPr>
      </w:pPr>
      <w:r w:rsidRPr="007B3168">
        <w:rPr>
          <w:b/>
          <w:lang w:val="it-IT"/>
        </w:rPr>
        <w:t>Ri</w:t>
      </w:r>
      <w:r>
        <w:rPr>
          <w:b/>
          <w:lang w:val="it-IT"/>
        </w:rPr>
        <w:t>unione  "Insieme per l’Europa</w:t>
      </w:r>
      <w:r w:rsidRPr="007B3168">
        <w:rPr>
          <w:b/>
          <w:lang w:val="it-IT"/>
        </w:rPr>
        <w:t>" dal 15</w:t>
      </w:r>
      <w:r w:rsidR="00D76927">
        <w:rPr>
          <w:b/>
          <w:lang w:val="it-IT"/>
        </w:rPr>
        <w:t>.</w:t>
      </w:r>
      <w:r w:rsidRPr="007B3168">
        <w:rPr>
          <w:b/>
          <w:lang w:val="it-IT"/>
        </w:rPr>
        <w:t>11 al 17</w:t>
      </w:r>
      <w:r w:rsidR="00D76927">
        <w:rPr>
          <w:b/>
          <w:lang w:val="it-IT"/>
        </w:rPr>
        <w:t>.</w:t>
      </w:r>
      <w:r w:rsidRPr="007B3168">
        <w:rPr>
          <w:b/>
          <w:lang w:val="it-IT"/>
        </w:rPr>
        <w:t>11.2018 a Praga / Repubblica Ceca</w:t>
      </w:r>
    </w:p>
    <w:p w:rsidR="007B3168" w:rsidRPr="007B3168" w:rsidRDefault="007B3168" w:rsidP="007B3168">
      <w:pPr>
        <w:rPr>
          <w:lang w:val="it-IT"/>
        </w:rPr>
      </w:pPr>
    </w:p>
    <w:p w:rsidR="007B3168" w:rsidRPr="007B3168" w:rsidRDefault="007B3168" w:rsidP="007B3168">
      <w:pPr>
        <w:rPr>
          <w:lang w:val="it-IT"/>
        </w:rPr>
      </w:pPr>
      <w:r w:rsidRPr="007B3168">
        <w:rPr>
          <w:lang w:val="it-IT"/>
        </w:rPr>
        <w:t xml:space="preserve">170 partecipanti provenienti da 21 </w:t>
      </w:r>
      <w:r w:rsidR="0093526F">
        <w:rPr>
          <w:lang w:val="it-IT"/>
        </w:rPr>
        <w:t>P</w:t>
      </w:r>
      <w:r w:rsidRPr="007B3168">
        <w:rPr>
          <w:lang w:val="it-IT"/>
        </w:rPr>
        <w:t xml:space="preserve">aesi europei e 53 </w:t>
      </w:r>
      <w:r w:rsidR="0093526F">
        <w:rPr>
          <w:lang w:val="it-IT"/>
        </w:rPr>
        <w:t>M</w:t>
      </w:r>
      <w:r w:rsidRPr="007B3168">
        <w:rPr>
          <w:lang w:val="it-IT"/>
        </w:rPr>
        <w:t xml:space="preserve">ovimenti e </w:t>
      </w:r>
      <w:r w:rsidR="0093526F">
        <w:rPr>
          <w:lang w:val="it-IT"/>
        </w:rPr>
        <w:t>C</w:t>
      </w:r>
      <w:r w:rsidRPr="007B3168">
        <w:rPr>
          <w:lang w:val="it-IT"/>
        </w:rPr>
        <w:t>omunità si sono incontrati nel cuo</w:t>
      </w:r>
      <w:r w:rsidR="006E4C62">
        <w:rPr>
          <w:lang w:val="it-IT"/>
        </w:rPr>
        <w:t xml:space="preserve">re dell'Europa, a Praga. </w:t>
      </w:r>
      <w:r w:rsidRPr="007B3168">
        <w:rPr>
          <w:lang w:val="it-IT"/>
        </w:rPr>
        <w:t xml:space="preserve">"In tempi di </w:t>
      </w:r>
      <w:r w:rsidR="00D76927">
        <w:rPr>
          <w:lang w:val="it-IT"/>
        </w:rPr>
        <w:t>pluralismo</w:t>
      </w:r>
      <w:r w:rsidRPr="007B3168">
        <w:rPr>
          <w:lang w:val="it-IT"/>
        </w:rPr>
        <w:t xml:space="preserve"> e </w:t>
      </w:r>
      <w:r w:rsidR="00ED3E15">
        <w:rPr>
          <w:lang w:val="it-IT"/>
        </w:rPr>
        <w:t>cos</w:t>
      </w:r>
      <w:r w:rsidR="0093526F">
        <w:rPr>
          <w:lang w:val="it-IT"/>
        </w:rPr>
        <w:t>i</w:t>
      </w:r>
      <w:r w:rsidR="00ED3E15">
        <w:rPr>
          <w:lang w:val="it-IT"/>
        </w:rPr>
        <w:t>d</w:t>
      </w:r>
      <w:r w:rsidR="0093526F">
        <w:rPr>
          <w:lang w:val="it-IT"/>
        </w:rPr>
        <w:t>d</w:t>
      </w:r>
      <w:r w:rsidR="00ED3E15">
        <w:rPr>
          <w:lang w:val="it-IT"/>
        </w:rPr>
        <w:t>etto “</w:t>
      </w:r>
      <w:r w:rsidRPr="007B3168">
        <w:rPr>
          <w:lang w:val="it-IT"/>
        </w:rPr>
        <w:t>raffreddamento religioso</w:t>
      </w:r>
      <w:r w:rsidR="00ED3E15">
        <w:rPr>
          <w:lang w:val="it-IT"/>
        </w:rPr>
        <w:t xml:space="preserve">” </w:t>
      </w:r>
      <w:r w:rsidRPr="007B3168">
        <w:rPr>
          <w:lang w:val="it-IT"/>
        </w:rPr>
        <w:t xml:space="preserve"> </w:t>
      </w:r>
      <w:r w:rsidR="00ED3E15">
        <w:rPr>
          <w:lang w:val="it-IT"/>
        </w:rPr>
        <w:t>a</w:t>
      </w:r>
      <w:r w:rsidRPr="007B3168">
        <w:rPr>
          <w:lang w:val="it-IT"/>
        </w:rPr>
        <w:t>bbiamo l'entusiasmo necessario e sentiamo la responsabilità di fare la nostra parte per costruire un'Europa unita</w:t>
      </w:r>
      <w:r w:rsidR="00ED3E15">
        <w:rPr>
          <w:lang w:val="it-IT"/>
        </w:rPr>
        <w:t xml:space="preserve"> nella politica, nella società e nello spirito"</w:t>
      </w:r>
      <w:r w:rsidR="00ED3E15" w:rsidRPr="00ED3E15">
        <w:rPr>
          <w:lang w:val="it-IT"/>
        </w:rPr>
        <w:t xml:space="preserve"> </w:t>
      </w:r>
      <w:r w:rsidR="00ED3E15" w:rsidRPr="007B3168">
        <w:rPr>
          <w:lang w:val="it-IT"/>
        </w:rPr>
        <w:t xml:space="preserve">ha </w:t>
      </w:r>
      <w:r w:rsidR="00ED3E15">
        <w:rPr>
          <w:lang w:val="it-IT"/>
        </w:rPr>
        <w:t xml:space="preserve">spiegato uno dei numerosi giovani presenti. </w:t>
      </w:r>
      <w:r w:rsidR="00ED3E15" w:rsidRPr="007B3168">
        <w:rPr>
          <w:lang w:val="it-IT"/>
        </w:rPr>
        <w:t xml:space="preserve"> </w:t>
      </w:r>
      <w:r w:rsidR="00D76927">
        <w:rPr>
          <w:lang w:val="it-IT"/>
        </w:rPr>
        <w:t>Questi, i</w:t>
      </w:r>
      <w:r w:rsidRPr="007B3168">
        <w:rPr>
          <w:lang w:val="it-IT"/>
        </w:rPr>
        <w:t>nsieme agli adulti</w:t>
      </w:r>
      <w:r w:rsidR="00315FA8">
        <w:rPr>
          <w:lang w:val="it-IT"/>
        </w:rPr>
        <w:t>,</w:t>
      </w:r>
      <w:r w:rsidRPr="007B3168">
        <w:rPr>
          <w:lang w:val="it-IT"/>
        </w:rPr>
        <w:t xml:space="preserve"> che </w:t>
      </w:r>
      <w:r w:rsidR="00ED3E15">
        <w:rPr>
          <w:lang w:val="it-IT"/>
        </w:rPr>
        <w:t xml:space="preserve">nel passato </w:t>
      </w:r>
      <w:r w:rsidRPr="007B3168">
        <w:rPr>
          <w:lang w:val="it-IT"/>
        </w:rPr>
        <w:t>li han</w:t>
      </w:r>
      <w:r w:rsidR="00E61894">
        <w:rPr>
          <w:lang w:val="it-IT"/>
        </w:rPr>
        <w:t xml:space="preserve">no accompagnati </w:t>
      </w:r>
      <w:r w:rsidRPr="007B3168">
        <w:rPr>
          <w:lang w:val="it-IT"/>
        </w:rPr>
        <w:t>per affrontare il futuro, vogliono accettare la sfida.</w:t>
      </w:r>
    </w:p>
    <w:p w:rsidR="007B3168" w:rsidRPr="007B3168" w:rsidRDefault="007B3168" w:rsidP="007B3168">
      <w:pPr>
        <w:rPr>
          <w:lang w:val="it-IT"/>
        </w:rPr>
      </w:pPr>
    </w:p>
    <w:p w:rsidR="007B3168" w:rsidRPr="00150512" w:rsidRDefault="007B3168" w:rsidP="007B3168">
      <w:pPr>
        <w:rPr>
          <w:b/>
          <w:lang w:val="it-IT"/>
        </w:rPr>
      </w:pPr>
      <w:r w:rsidRPr="00150512">
        <w:rPr>
          <w:b/>
          <w:lang w:val="it-IT"/>
        </w:rPr>
        <w:t>Il programma</w:t>
      </w:r>
    </w:p>
    <w:p w:rsidR="007B3168" w:rsidRPr="007B3168" w:rsidRDefault="00E61894" w:rsidP="007B3168">
      <w:pPr>
        <w:rPr>
          <w:lang w:val="it-IT"/>
        </w:rPr>
      </w:pPr>
      <w:r>
        <w:rPr>
          <w:lang w:val="it-IT"/>
        </w:rPr>
        <w:t xml:space="preserve">I discorsi </w:t>
      </w:r>
      <w:r w:rsidR="007B3168" w:rsidRPr="007B3168">
        <w:rPr>
          <w:lang w:val="it-IT"/>
        </w:rPr>
        <w:t xml:space="preserve">e molte opportunità di scambio personale hanno dato ai partecipanti uno sguardo più da vicino sulla situazione della fede e delle </w:t>
      </w:r>
      <w:r w:rsidR="00315FA8">
        <w:rPr>
          <w:lang w:val="it-IT"/>
        </w:rPr>
        <w:t>C</w:t>
      </w:r>
      <w:r w:rsidR="007B3168" w:rsidRPr="007B3168">
        <w:rPr>
          <w:lang w:val="it-IT"/>
        </w:rPr>
        <w:t>hiese nella Repubblica Ceca.</w:t>
      </w:r>
    </w:p>
    <w:p w:rsidR="007B3168" w:rsidRPr="007B3168" w:rsidRDefault="007B3168" w:rsidP="007B3168">
      <w:pPr>
        <w:rPr>
          <w:lang w:val="it-IT"/>
        </w:rPr>
      </w:pPr>
    </w:p>
    <w:p w:rsidR="007B3168" w:rsidRPr="007B3168" w:rsidRDefault="007B3168" w:rsidP="007B3168">
      <w:pPr>
        <w:rPr>
          <w:lang w:val="it-IT"/>
        </w:rPr>
      </w:pPr>
      <w:proofErr w:type="spellStart"/>
      <w:r w:rsidRPr="00150512">
        <w:rPr>
          <w:b/>
          <w:lang w:val="it-IT"/>
        </w:rPr>
        <w:t>Jaroslav</w:t>
      </w:r>
      <w:proofErr w:type="spellEnd"/>
      <w:r w:rsidRPr="00150512">
        <w:rPr>
          <w:b/>
          <w:lang w:val="it-IT"/>
        </w:rPr>
        <w:t xml:space="preserve"> </w:t>
      </w:r>
      <w:proofErr w:type="spellStart"/>
      <w:r w:rsidRPr="00150512">
        <w:rPr>
          <w:b/>
          <w:lang w:val="it-IT"/>
        </w:rPr>
        <w:t>Šebek</w:t>
      </w:r>
      <w:proofErr w:type="spellEnd"/>
      <w:r w:rsidRPr="007B3168">
        <w:rPr>
          <w:lang w:val="it-IT"/>
        </w:rPr>
        <w:t>, storico e membro dell'Istituto di Storia dell'Accademia delle Scienze della Repu</w:t>
      </w:r>
      <w:r w:rsidR="00150512">
        <w:rPr>
          <w:lang w:val="it-IT"/>
        </w:rPr>
        <w:t>bblica Ceca, ha parlato dell</w:t>
      </w:r>
      <w:r w:rsidR="00A22C2E">
        <w:rPr>
          <w:lang w:val="it-IT"/>
        </w:rPr>
        <w:t>e</w:t>
      </w:r>
      <w:r w:rsidR="00150512">
        <w:rPr>
          <w:lang w:val="it-IT"/>
        </w:rPr>
        <w:t xml:space="preserve"> "</w:t>
      </w:r>
      <w:r w:rsidRPr="007B3168">
        <w:rPr>
          <w:lang w:val="it-IT"/>
        </w:rPr>
        <w:t>Chies</w:t>
      </w:r>
      <w:r w:rsidR="00A22C2E">
        <w:rPr>
          <w:lang w:val="it-IT"/>
        </w:rPr>
        <w:t>e</w:t>
      </w:r>
      <w:r w:rsidRPr="007B3168">
        <w:rPr>
          <w:lang w:val="it-IT"/>
        </w:rPr>
        <w:t xml:space="preserve"> nella Repubblica Ceca e </w:t>
      </w:r>
      <w:r w:rsidR="008A7C12">
        <w:rPr>
          <w:lang w:val="it-IT"/>
        </w:rPr>
        <w:t>del</w:t>
      </w:r>
      <w:r w:rsidRPr="007B3168">
        <w:rPr>
          <w:lang w:val="it-IT"/>
        </w:rPr>
        <w:t xml:space="preserve">le sfide dei tempi turbolenti di oggi". La crisi dei rifugiati è diventata </w:t>
      </w:r>
      <w:r w:rsidR="00D76927">
        <w:rPr>
          <w:lang w:val="it-IT"/>
        </w:rPr>
        <w:t xml:space="preserve">un indice </w:t>
      </w:r>
      <w:r w:rsidRPr="007B3168">
        <w:rPr>
          <w:lang w:val="it-IT"/>
        </w:rPr>
        <w:t xml:space="preserve">fondamentale per il futuro dell'integrazione europea, in cui diversi concetti si scontrano "e </w:t>
      </w:r>
      <w:r w:rsidR="00736B17">
        <w:rPr>
          <w:lang w:val="it-IT"/>
        </w:rPr>
        <w:t>identifica</w:t>
      </w:r>
      <w:r w:rsidR="00D76927">
        <w:rPr>
          <w:lang w:val="it-IT"/>
        </w:rPr>
        <w:t>no</w:t>
      </w:r>
      <w:r w:rsidRPr="007B3168">
        <w:rPr>
          <w:lang w:val="it-IT"/>
        </w:rPr>
        <w:t xml:space="preserve"> ancora una volta simbolicamente l'Oriente contro l'Occidente", afferma </w:t>
      </w:r>
      <w:proofErr w:type="spellStart"/>
      <w:r w:rsidRPr="007B3168">
        <w:rPr>
          <w:lang w:val="it-IT"/>
        </w:rPr>
        <w:t>Šebek</w:t>
      </w:r>
      <w:proofErr w:type="spellEnd"/>
      <w:r w:rsidRPr="007B3168">
        <w:rPr>
          <w:lang w:val="it-IT"/>
        </w:rPr>
        <w:t>. Un problema del tempo di oggi è l</w:t>
      </w:r>
      <w:r w:rsidR="00736B17">
        <w:rPr>
          <w:lang w:val="it-IT"/>
        </w:rPr>
        <w:t>’</w:t>
      </w:r>
      <w:r w:rsidRPr="007B3168">
        <w:rPr>
          <w:lang w:val="it-IT"/>
        </w:rPr>
        <w:t xml:space="preserve"> "incapsulamento della comunicazione"</w:t>
      </w:r>
      <w:r w:rsidR="00736B17">
        <w:rPr>
          <w:lang w:val="it-IT"/>
        </w:rPr>
        <w:t>,</w:t>
      </w:r>
      <w:r w:rsidRPr="007B3168">
        <w:rPr>
          <w:lang w:val="it-IT"/>
        </w:rPr>
        <w:t xml:space="preserve"> co-creato dai social media. "Mentre </w:t>
      </w:r>
      <w:r w:rsidR="00736B17">
        <w:rPr>
          <w:lang w:val="it-IT"/>
        </w:rPr>
        <w:t xml:space="preserve">qui </w:t>
      </w:r>
      <w:r w:rsidR="00736B17" w:rsidRPr="007B3168">
        <w:rPr>
          <w:lang w:val="it-IT"/>
        </w:rPr>
        <w:t xml:space="preserve">nell'era comunista </w:t>
      </w:r>
      <w:r w:rsidRPr="007B3168">
        <w:rPr>
          <w:lang w:val="it-IT"/>
        </w:rPr>
        <w:t xml:space="preserve">c'era un </w:t>
      </w:r>
      <w:r w:rsidR="00736B17">
        <w:rPr>
          <w:lang w:val="it-IT"/>
        </w:rPr>
        <w:t>deser</w:t>
      </w:r>
      <w:r w:rsidRPr="007B3168">
        <w:rPr>
          <w:lang w:val="it-IT"/>
        </w:rPr>
        <w:t xml:space="preserve">to informativo, oggi siamo in una giungla dell'informazione." Il risultato, dice </w:t>
      </w:r>
      <w:proofErr w:type="spellStart"/>
      <w:r w:rsidRPr="007B3168">
        <w:rPr>
          <w:lang w:val="it-IT"/>
        </w:rPr>
        <w:t>Šebek</w:t>
      </w:r>
      <w:proofErr w:type="spellEnd"/>
      <w:r w:rsidRPr="007B3168">
        <w:rPr>
          <w:lang w:val="it-IT"/>
        </w:rPr>
        <w:t>, è lo stesso: "Perdita di orientamento e maggiore suscettibilità alla manipolazione e sfiducia verso tutto e tutti".</w:t>
      </w:r>
    </w:p>
    <w:p w:rsidR="007B3168" w:rsidRPr="007B3168" w:rsidRDefault="007B3168" w:rsidP="007B3168">
      <w:pPr>
        <w:rPr>
          <w:lang w:val="it-IT"/>
        </w:rPr>
      </w:pPr>
    </w:p>
    <w:p w:rsidR="007B3168" w:rsidRPr="007B3168" w:rsidRDefault="007B3168" w:rsidP="007B3168">
      <w:pPr>
        <w:rPr>
          <w:lang w:val="it-IT"/>
        </w:rPr>
      </w:pPr>
      <w:r w:rsidRPr="00150512">
        <w:rPr>
          <w:b/>
          <w:lang w:val="it-IT"/>
        </w:rPr>
        <w:t>Pavel Fischer,</w:t>
      </w:r>
      <w:r w:rsidRPr="007B3168">
        <w:rPr>
          <w:lang w:val="it-IT"/>
        </w:rPr>
        <w:t xml:space="preserve"> senato</w:t>
      </w:r>
      <w:r w:rsidR="00150512">
        <w:rPr>
          <w:lang w:val="it-IT"/>
        </w:rPr>
        <w:t xml:space="preserve">re, ha </w:t>
      </w:r>
      <w:r w:rsidRPr="007B3168">
        <w:rPr>
          <w:lang w:val="it-IT"/>
        </w:rPr>
        <w:t xml:space="preserve"> descritto la situazione attuale nella Repubblica ceca e ha presentato le sfide da un punto di vista socio-politico, sottolineando l'importanza dell'identificazione emotiva con un'esperienza sociale personale. </w:t>
      </w:r>
      <w:r w:rsidR="00473476">
        <w:rPr>
          <w:lang w:val="it-IT"/>
        </w:rPr>
        <w:t>Essa s</w:t>
      </w:r>
      <w:r w:rsidRPr="007B3168">
        <w:rPr>
          <w:lang w:val="it-IT"/>
        </w:rPr>
        <w:t xml:space="preserve">orge </w:t>
      </w:r>
      <w:r w:rsidR="00473476">
        <w:rPr>
          <w:lang w:val="it-IT"/>
        </w:rPr>
        <w:t xml:space="preserve">e si sviluppa </w:t>
      </w:r>
      <w:r w:rsidRPr="007B3168">
        <w:rPr>
          <w:lang w:val="it-IT"/>
        </w:rPr>
        <w:t>in un l</w:t>
      </w:r>
      <w:r w:rsidR="00473476">
        <w:rPr>
          <w:lang w:val="it-IT"/>
        </w:rPr>
        <w:t>uogo</w:t>
      </w:r>
      <w:r w:rsidRPr="007B3168">
        <w:rPr>
          <w:lang w:val="it-IT"/>
        </w:rPr>
        <w:t xml:space="preserve"> </w:t>
      </w:r>
      <w:r w:rsidR="00473476">
        <w:rPr>
          <w:lang w:val="it-IT"/>
        </w:rPr>
        <w:t>linguistico</w:t>
      </w:r>
      <w:r w:rsidR="009E44FA">
        <w:rPr>
          <w:lang w:val="it-IT"/>
        </w:rPr>
        <w:t xml:space="preserve"> e vitale</w:t>
      </w:r>
      <w:r w:rsidR="00473476">
        <w:rPr>
          <w:lang w:val="it-IT"/>
        </w:rPr>
        <w:t>.</w:t>
      </w:r>
      <w:r w:rsidRPr="007B3168">
        <w:rPr>
          <w:lang w:val="it-IT"/>
        </w:rPr>
        <w:t xml:space="preserve"> L'unità dell'Europa dipende solo dalla serietà di tutti i processi di identificazione locali e dalle singole persone con cui si </w:t>
      </w:r>
      <w:r w:rsidR="00473476">
        <w:rPr>
          <w:lang w:val="it-IT"/>
        </w:rPr>
        <w:t>cammina</w:t>
      </w:r>
      <w:r w:rsidRPr="007B3168">
        <w:rPr>
          <w:lang w:val="it-IT"/>
        </w:rPr>
        <w:t xml:space="preserve"> insieme. </w:t>
      </w:r>
      <w:r w:rsidR="00455398">
        <w:rPr>
          <w:lang w:val="it-IT"/>
        </w:rPr>
        <w:t xml:space="preserve">“La responsabilità è risposta”. </w:t>
      </w:r>
      <w:r w:rsidRPr="007B3168">
        <w:rPr>
          <w:lang w:val="it-IT"/>
        </w:rPr>
        <w:t>La visione di un'Europa unita può emergere solo se la politica rispetta la sussidiarietà e promuove la diversità dei popoli, delle lingue e delle culture europee.</w:t>
      </w:r>
    </w:p>
    <w:p w:rsidR="007B3168" w:rsidRPr="007B3168" w:rsidRDefault="007B3168" w:rsidP="007B3168">
      <w:pPr>
        <w:rPr>
          <w:lang w:val="it-IT"/>
        </w:rPr>
      </w:pPr>
    </w:p>
    <w:p w:rsidR="007B3168" w:rsidRPr="007B3168" w:rsidRDefault="007B3168" w:rsidP="007B3168">
      <w:pPr>
        <w:rPr>
          <w:lang w:val="it-IT"/>
        </w:rPr>
      </w:pPr>
      <w:proofErr w:type="spellStart"/>
      <w:r w:rsidRPr="00150512">
        <w:rPr>
          <w:b/>
          <w:lang w:val="it-IT"/>
        </w:rPr>
        <w:t>Tomáš</w:t>
      </w:r>
      <w:proofErr w:type="spellEnd"/>
      <w:r w:rsidRPr="00150512">
        <w:rPr>
          <w:b/>
          <w:lang w:val="it-IT"/>
        </w:rPr>
        <w:t xml:space="preserve"> </w:t>
      </w:r>
      <w:proofErr w:type="spellStart"/>
      <w:r w:rsidRPr="00150512">
        <w:rPr>
          <w:b/>
          <w:lang w:val="it-IT"/>
        </w:rPr>
        <w:t>Halík</w:t>
      </w:r>
      <w:proofErr w:type="spellEnd"/>
      <w:r w:rsidRPr="007B3168">
        <w:rPr>
          <w:lang w:val="it-IT"/>
        </w:rPr>
        <w:t xml:space="preserve">, sociologo, filosofo </w:t>
      </w:r>
      <w:r w:rsidR="009E44FA">
        <w:rPr>
          <w:lang w:val="it-IT"/>
        </w:rPr>
        <w:t>della religione</w:t>
      </w:r>
      <w:r w:rsidR="00D319CA">
        <w:rPr>
          <w:lang w:val="it-IT"/>
        </w:rPr>
        <w:t>,</w:t>
      </w:r>
      <w:r w:rsidR="009E44FA">
        <w:rPr>
          <w:lang w:val="it-IT"/>
        </w:rPr>
        <w:t xml:space="preserve"> sacerdote</w:t>
      </w:r>
      <w:r w:rsidRPr="007B3168">
        <w:rPr>
          <w:lang w:val="it-IT"/>
        </w:rPr>
        <w:t xml:space="preserve"> cattolico</w:t>
      </w:r>
      <w:r w:rsidR="009E44FA">
        <w:rPr>
          <w:lang w:val="it-IT"/>
        </w:rPr>
        <w:t xml:space="preserve"> (premio </w:t>
      </w:r>
      <w:proofErr w:type="spellStart"/>
      <w:r w:rsidR="009E44FA">
        <w:rPr>
          <w:lang w:val="it-IT"/>
        </w:rPr>
        <w:t>Templeton</w:t>
      </w:r>
      <w:proofErr w:type="spellEnd"/>
      <w:r w:rsidR="009E44FA">
        <w:rPr>
          <w:lang w:val="it-IT"/>
        </w:rPr>
        <w:t xml:space="preserve"> 2014)</w:t>
      </w:r>
      <w:r w:rsidRPr="007B3168">
        <w:rPr>
          <w:lang w:val="it-IT"/>
        </w:rPr>
        <w:t xml:space="preserve">, ha chiarito nel suo contributo che </w:t>
      </w:r>
      <w:r w:rsidR="008C5C4A" w:rsidRPr="007B3168">
        <w:rPr>
          <w:lang w:val="it-IT"/>
        </w:rPr>
        <w:t xml:space="preserve">è fallito </w:t>
      </w:r>
      <w:r w:rsidRPr="007B3168">
        <w:rPr>
          <w:lang w:val="it-IT"/>
        </w:rPr>
        <w:t xml:space="preserve">il tentativo della Chiesa di offrire la fede di ieri per </w:t>
      </w:r>
      <w:r w:rsidR="009E44FA">
        <w:rPr>
          <w:lang w:val="it-IT"/>
        </w:rPr>
        <w:t>l’</w:t>
      </w:r>
      <w:r w:rsidRPr="007B3168">
        <w:rPr>
          <w:lang w:val="it-IT"/>
        </w:rPr>
        <w:t>oggi e per il futuro. Oggi la religione non ha alcuna influenza sullo stile di pensiero della generazione attuale</w:t>
      </w:r>
      <w:r w:rsidR="004C7FA3">
        <w:rPr>
          <w:lang w:val="it-IT"/>
        </w:rPr>
        <w:t>, che v</w:t>
      </w:r>
      <w:r w:rsidRPr="007B3168">
        <w:rPr>
          <w:lang w:val="it-IT"/>
        </w:rPr>
        <w:t>iv</w:t>
      </w:r>
      <w:r w:rsidR="004C7FA3">
        <w:rPr>
          <w:lang w:val="it-IT"/>
        </w:rPr>
        <w:t>e</w:t>
      </w:r>
      <w:r w:rsidRPr="007B3168">
        <w:rPr>
          <w:lang w:val="it-IT"/>
        </w:rPr>
        <w:t xml:space="preserve"> nel nuovo cosmo di Internet. "La nuova generazione non è disposta a ricevere la religione senza argomenti." Oggi, la </w:t>
      </w:r>
      <w:r w:rsidR="004C7FA3">
        <w:rPr>
          <w:lang w:val="it-IT"/>
        </w:rPr>
        <w:t>C</w:t>
      </w:r>
      <w:r w:rsidRPr="007B3168">
        <w:rPr>
          <w:lang w:val="it-IT"/>
        </w:rPr>
        <w:t xml:space="preserve">hiesa </w:t>
      </w:r>
      <w:r w:rsidR="004C7FA3">
        <w:rPr>
          <w:lang w:val="it-IT"/>
        </w:rPr>
        <w:t>vive la sfida di rapportarsi con le persone in ricerca</w:t>
      </w:r>
      <w:r w:rsidRPr="007B3168">
        <w:rPr>
          <w:lang w:val="it-IT"/>
        </w:rPr>
        <w:t xml:space="preserve">. </w:t>
      </w:r>
      <w:proofErr w:type="spellStart"/>
      <w:r w:rsidRPr="007B3168">
        <w:rPr>
          <w:lang w:val="it-IT"/>
        </w:rPr>
        <w:t>Halík</w:t>
      </w:r>
      <w:proofErr w:type="spellEnd"/>
      <w:r w:rsidRPr="007B3168">
        <w:rPr>
          <w:lang w:val="it-IT"/>
        </w:rPr>
        <w:t xml:space="preserve"> ha sottolineato: "Il futuro della </w:t>
      </w:r>
      <w:r w:rsidR="004C7FA3">
        <w:rPr>
          <w:lang w:val="it-IT"/>
        </w:rPr>
        <w:t>C</w:t>
      </w:r>
      <w:r w:rsidRPr="007B3168">
        <w:rPr>
          <w:lang w:val="it-IT"/>
        </w:rPr>
        <w:t>hiesa dipende dalla sua volontà</w:t>
      </w:r>
      <w:r w:rsidR="00150512">
        <w:rPr>
          <w:lang w:val="it-IT"/>
        </w:rPr>
        <w:t xml:space="preserve"> di c</w:t>
      </w:r>
      <w:r w:rsidR="004C7FA3">
        <w:rPr>
          <w:lang w:val="it-IT"/>
        </w:rPr>
        <w:t>ercare il dialogo con quanti sono in ricerca e di</w:t>
      </w:r>
      <w:r w:rsidR="00150512">
        <w:rPr>
          <w:lang w:val="it-IT"/>
        </w:rPr>
        <w:t xml:space="preserve"> accompagnar</w:t>
      </w:r>
      <w:r w:rsidR="004C7FA3">
        <w:rPr>
          <w:lang w:val="it-IT"/>
        </w:rPr>
        <w:t>l</w:t>
      </w:r>
      <w:r w:rsidR="00150512">
        <w:rPr>
          <w:lang w:val="it-IT"/>
        </w:rPr>
        <w:t>i</w:t>
      </w:r>
      <w:r w:rsidRPr="007B3168">
        <w:rPr>
          <w:lang w:val="it-IT"/>
        </w:rPr>
        <w:t xml:space="preserve">". La fede non dovrebbe essere un'ideologia di risposte precise, perché, </w:t>
      </w:r>
      <w:r w:rsidR="004C7FA3">
        <w:rPr>
          <w:lang w:val="it-IT"/>
        </w:rPr>
        <w:t>così</w:t>
      </w:r>
      <w:r w:rsidRPr="007B3168">
        <w:rPr>
          <w:lang w:val="it-IT"/>
        </w:rPr>
        <w:t xml:space="preserve"> </w:t>
      </w:r>
      <w:proofErr w:type="spellStart"/>
      <w:r w:rsidRPr="007B3168">
        <w:rPr>
          <w:lang w:val="it-IT"/>
        </w:rPr>
        <w:t>Halík</w:t>
      </w:r>
      <w:proofErr w:type="spellEnd"/>
      <w:r w:rsidRPr="007B3168">
        <w:rPr>
          <w:lang w:val="it-IT"/>
        </w:rPr>
        <w:t xml:space="preserve">, "Dio parla </w:t>
      </w:r>
      <w:r w:rsidR="00150512">
        <w:rPr>
          <w:lang w:val="it-IT"/>
        </w:rPr>
        <w:t xml:space="preserve">anche </w:t>
      </w:r>
      <w:r w:rsidRPr="007B3168">
        <w:rPr>
          <w:lang w:val="it-IT"/>
        </w:rPr>
        <w:t>n</w:t>
      </w:r>
      <w:r w:rsidR="004C7FA3">
        <w:rPr>
          <w:lang w:val="it-IT"/>
        </w:rPr>
        <w:t>elle</w:t>
      </w:r>
      <w:r w:rsidRPr="007B3168">
        <w:rPr>
          <w:lang w:val="it-IT"/>
        </w:rPr>
        <w:t xml:space="preserve"> domande aperte".</w:t>
      </w:r>
    </w:p>
    <w:p w:rsidR="00FD1E2B" w:rsidRDefault="00FD1E2B" w:rsidP="007B3168">
      <w:pPr>
        <w:rPr>
          <w:b/>
          <w:lang w:val="it-IT"/>
        </w:rPr>
      </w:pPr>
    </w:p>
    <w:p w:rsidR="007B3168" w:rsidRPr="00150512" w:rsidRDefault="00150512" w:rsidP="007B3168">
      <w:pPr>
        <w:rPr>
          <w:b/>
          <w:lang w:val="it-IT"/>
        </w:rPr>
      </w:pPr>
      <w:r w:rsidRPr="00150512">
        <w:rPr>
          <w:b/>
          <w:lang w:val="it-IT"/>
        </w:rPr>
        <w:t>Il futuro</w:t>
      </w:r>
    </w:p>
    <w:p w:rsidR="00F06CD8" w:rsidRDefault="00F06CD8" w:rsidP="00F06CD8">
      <w:pPr>
        <w:rPr>
          <w:lang w:val="it-IT"/>
        </w:rPr>
      </w:pPr>
      <w:r w:rsidRPr="00962BB8">
        <w:rPr>
          <w:b/>
          <w:lang w:val="it-IT"/>
        </w:rPr>
        <w:t>Praga 2018</w:t>
      </w:r>
      <w:r>
        <w:rPr>
          <w:lang w:val="it-IT"/>
        </w:rPr>
        <w:t xml:space="preserve"> ha rivelato</w:t>
      </w:r>
      <w:r w:rsidR="00E61894">
        <w:rPr>
          <w:lang w:val="it-IT"/>
        </w:rPr>
        <w:t xml:space="preserve"> a tutti i partecipanti </w:t>
      </w:r>
      <w:r>
        <w:rPr>
          <w:lang w:val="it-IT"/>
        </w:rPr>
        <w:t xml:space="preserve"> il senso spiccato</w:t>
      </w:r>
      <w:r w:rsidRPr="00F06CD8">
        <w:rPr>
          <w:lang w:val="it-IT"/>
        </w:rPr>
        <w:t xml:space="preserve"> della libertà del popolo ceco e la volontà di impegnarsi. "Possiamo imparare </w:t>
      </w:r>
      <w:r>
        <w:rPr>
          <w:lang w:val="it-IT"/>
        </w:rPr>
        <w:t xml:space="preserve">e ricevere </w:t>
      </w:r>
      <w:r w:rsidRPr="00F06CD8">
        <w:rPr>
          <w:lang w:val="it-IT"/>
        </w:rPr>
        <w:t>tanto gli u</w:t>
      </w:r>
      <w:r>
        <w:rPr>
          <w:lang w:val="it-IT"/>
        </w:rPr>
        <w:t>ni dagli altri " diceva</w:t>
      </w:r>
      <w:r w:rsidRPr="00F06CD8">
        <w:rPr>
          <w:lang w:val="it-IT"/>
        </w:rPr>
        <w:t xml:space="preserve"> un giovane di </w:t>
      </w:r>
      <w:proofErr w:type="spellStart"/>
      <w:r w:rsidRPr="00F06CD8">
        <w:rPr>
          <w:lang w:val="it-IT"/>
        </w:rPr>
        <w:lastRenderedPageBreak/>
        <w:t>Ravensburg</w:t>
      </w:r>
      <w:proofErr w:type="spellEnd"/>
      <w:r w:rsidR="00962BB8">
        <w:rPr>
          <w:lang w:val="it-IT"/>
        </w:rPr>
        <w:t>/Germania</w:t>
      </w:r>
      <w:r w:rsidRPr="00F06CD8">
        <w:rPr>
          <w:lang w:val="it-IT"/>
        </w:rPr>
        <w:t xml:space="preserve">. Il congresso ribadisce l'importanza di ampliare e intensificare la già esistente rete "Insieme per l'Europa" in </w:t>
      </w:r>
      <w:r w:rsidR="005361EC">
        <w:rPr>
          <w:lang w:val="it-IT"/>
        </w:rPr>
        <w:t>O</w:t>
      </w:r>
      <w:r w:rsidRPr="00F06CD8">
        <w:rPr>
          <w:lang w:val="it-IT"/>
        </w:rPr>
        <w:t xml:space="preserve">riente e </w:t>
      </w:r>
      <w:r w:rsidR="005361EC">
        <w:rPr>
          <w:lang w:val="it-IT"/>
        </w:rPr>
        <w:t>O</w:t>
      </w:r>
      <w:r w:rsidRPr="00F06CD8">
        <w:rPr>
          <w:lang w:val="it-IT"/>
        </w:rPr>
        <w:t>ccidente. "Praga 2018 per tre giorni è diventata la</w:t>
      </w:r>
      <w:r w:rsidR="00CD29AB">
        <w:rPr>
          <w:lang w:val="it-IT"/>
        </w:rPr>
        <w:t xml:space="preserve"> </w:t>
      </w:r>
      <w:r w:rsidRPr="00F06CD8">
        <w:rPr>
          <w:lang w:val="it-IT"/>
        </w:rPr>
        <w:t>"capitale internazionale nel cuore dell'Europa", ha detto uno dei</w:t>
      </w:r>
      <w:r w:rsidR="00962BB8">
        <w:rPr>
          <w:lang w:val="it-IT"/>
        </w:rPr>
        <w:t xml:space="preserve"> partecipanti e</w:t>
      </w:r>
      <w:r w:rsidR="00CD29AB">
        <w:rPr>
          <w:lang w:val="it-IT"/>
        </w:rPr>
        <w:t xml:space="preserve"> </w:t>
      </w:r>
      <w:r w:rsidR="00962BB8">
        <w:rPr>
          <w:lang w:val="it-IT"/>
        </w:rPr>
        <w:t xml:space="preserve">"l'”Insieme” è diventato di nuovo </w:t>
      </w:r>
      <w:r w:rsidRPr="00F06CD8">
        <w:rPr>
          <w:lang w:val="it-IT"/>
        </w:rPr>
        <w:t xml:space="preserve">per me </w:t>
      </w:r>
      <w:r w:rsidR="00962BB8">
        <w:rPr>
          <w:lang w:val="it-IT"/>
        </w:rPr>
        <w:t xml:space="preserve">e per tanti </w:t>
      </w:r>
      <w:proofErr w:type="spellStart"/>
      <w:r w:rsidRPr="00F06CD8">
        <w:rPr>
          <w:lang w:val="it-IT"/>
        </w:rPr>
        <w:t>un</w:t>
      </w:r>
      <w:r w:rsidR="005361EC">
        <w:rPr>
          <w:lang w:val="it-IT"/>
        </w:rPr>
        <w:t>’affare</w:t>
      </w:r>
      <w:proofErr w:type="spellEnd"/>
      <w:r w:rsidRPr="00F06CD8">
        <w:rPr>
          <w:lang w:val="it-IT"/>
        </w:rPr>
        <w:t xml:space="preserve"> di cuore".</w:t>
      </w:r>
    </w:p>
    <w:p w:rsidR="00CD29AB" w:rsidRPr="00F06CD8" w:rsidRDefault="00CD29AB" w:rsidP="00F06CD8">
      <w:pPr>
        <w:rPr>
          <w:lang w:val="it-IT"/>
        </w:rPr>
      </w:pPr>
    </w:p>
    <w:p w:rsidR="00F06CD8" w:rsidRPr="00F06CD8" w:rsidRDefault="00F06CD8" w:rsidP="00F06CD8">
      <w:pPr>
        <w:rPr>
          <w:lang w:val="it-IT"/>
        </w:rPr>
      </w:pPr>
      <w:r w:rsidRPr="00962BB8">
        <w:rPr>
          <w:b/>
          <w:lang w:val="it-IT"/>
        </w:rPr>
        <w:t>Il 9 maggio 2019</w:t>
      </w:r>
      <w:r w:rsidRPr="00F06CD8">
        <w:rPr>
          <w:lang w:val="it-IT"/>
        </w:rPr>
        <w:t>, Giornata dell'Europa</w:t>
      </w:r>
      <w:r w:rsidR="005361EC">
        <w:rPr>
          <w:lang w:val="it-IT"/>
        </w:rPr>
        <w:t>,</w:t>
      </w:r>
      <w:r w:rsidRPr="00F06CD8">
        <w:rPr>
          <w:lang w:val="it-IT"/>
        </w:rPr>
        <w:t xml:space="preserve"> sarà </w:t>
      </w:r>
      <w:proofErr w:type="spellStart"/>
      <w:r w:rsidR="005361EC">
        <w:rPr>
          <w:lang w:val="it-IT"/>
        </w:rPr>
        <w:t>vissura</w:t>
      </w:r>
      <w:proofErr w:type="spellEnd"/>
      <w:r w:rsidR="005361EC">
        <w:rPr>
          <w:lang w:val="it-IT"/>
        </w:rPr>
        <w:t xml:space="preserve"> e festeggiata come</w:t>
      </w:r>
      <w:r>
        <w:rPr>
          <w:lang w:val="it-IT"/>
        </w:rPr>
        <w:t xml:space="preserve"> giorno </w:t>
      </w:r>
      <w:r w:rsidR="00D319CA">
        <w:rPr>
          <w:lang w:val="it-IT"/>
        </w:rPr>
        <w:t xml:space="preserve">di </w:t>
      </w:r>
      <w:r>
        <w:rPr>
          <w:lang w:val="it-IT"/>
        </w:rPr>
        <w:t>”I</w:t>
      </w:r>
      <w:r w:rsidRPr="00F06CD8">
        <w:rPr>
          <w:lang w:val="it-IT"/>
        </w:rPr>
        <w:t>nsieme</w:t>
      </w:r>
      <w:r w:rsidR="005361EC">
        <w:rPr>
          <w:lang w:val="it-IT"/>
        </w:rPr>
        <w:t xml:space="preserve"> per</w:t>
      </w:r>
      <w:r w:rsidRPr="00F06CD8">
        <w:rPr>
          <w:lang w:val="it-IT"/>
        </w:rPr>
        <w:t xml:space="preserve">". </w:t>
      </w:r>
      <w:r w:rsidR="005361EC">
        <w:rPr>
          <w:lang w:val="it-IT"/>
        </w:rPr>
        <w:t>L</w:t>
      </w:r>
      <w:r w:rsidRPr="00F06CD8">
        <w:rPr>
          <w:lang w:val="it-IT"/>
        </w:rPr>
        <w:t>'iniziativa è supportata da una catena di pre</w:t>
      </w:r>
      <w:r>
        <w:rPr>
          <w:lang w:val="it-IT"/>
        </w:rPr>
        <w:t xml:space="preserve">ghiera di sei settimane </w:t>
      </w:r>
      <w:r w:rsidR="005361EC">
        <w:rPr>
          <w:lang w:val="it-IT"/>
        </w:rPr>
        <w:t>a</w:t>
      </w:r>
      <w:r>
        <w:rPr>
          <w:lang w:val="it-IT"/>
        </w:rPr>
        <w:t xml:space="preserve"> livello europe</w:t>
      </w:r>
      <w:r w:rsidR="005361EC">
        <w:rPr>
          <w:lang w:val="it-IT"/>
        </w:rPr>
        <w:t>o, che inizie</w:t>
      </w:r>
      <w:r>
        <w:rPr>
          <w:lang w:val="it-IT"/>
        </w:rPr>
        <w:t xml:space="preserve">rà il 25.3.2019, </w:t>
      </w:r>
      <w:r w:rsidRPr="00F06CD8">
        <w:rPr>
          <w:lang w:val="it-IT"/>
        </w:rPr>
        <w:t>giorno dell</w:t>
      </w:r>
      <w:r w:rsidR="005361EC">
        <w:rPr>
          <w:lang w:val="it-IT"/>
        </w:rPr>
        <w:t xml:space="preserve">a prevista </w:t>
      </w:r>
      <w:r w:rsidRPr="00F06CD8">
        <w:rPr>
          <w:lang w:val="it-IT"/>
        </w:rPr>
        <w:t>uscita del</w:t>
      </w:r>
      <w:r w:rsidR="005361EC">
        <w:rPr>
          <w:lang w:val="it-IT"/>
        </w:rPr>
        <w:t xml:space="preserve"> Regno Unito</w:t>
      </w:r>
      <w:r w:rsidRPr="00F06CD8">
        <w:rPr>
          <w:lang w:val="it-IT"/>
        </w:rPr>
        <w:t xml:space="preserve"> dall'UE. "Dalla </w:t>
      </w:r>
      <w:proofErr w:type="spellStart"/>
      <w:r w:rsidRPr="00F06CD8">
        <w:rPr>
          <w:lang w:val="it-IT"/>
        </w:rPr>
        <w:t>Brexit</w:t>
      </w:r>
      <w:proofErr w:type="spellEnd"/>
      <w:r w:rsidRPr="00F06CD8">
        <w:rPr>
          <w:lang w:val="it-IT"/>
        </w:rPr>
        <w:t xml:space="preserve"> alla Giornata dell'Europ</w:t>
      </w:r>
      <w:r w:rsidR="005361EC">
        <w:rPr>
          <w:lang w:val="it-IT"/>
        </w:rPr>
        <w:t>a rappresenta</w:t>
      </w:r>
      <w:r w:rsidRPr="00F06CD8">
        <w:rPr>
          <w:lang w:val="it-IT"/>
        </w:rPr>
        <w:t xml:space="preserve"> simbolicamente anche il nostro percorso comune", è l'impressione finale di un partecipante.</w:t>
      </w:r>
    </w:p>
    <w:p w:rsidR="00962BB8" w:rsidRDefault="00962BB8" w:rsidP="00F06CD8">
      <w:pPr>
        <w:rPr>
          <w:lang w:val="it-IT"/>
        </w:rPr>
      </w:pPr>
    </w:p>
    <w:p w:rsidR="00962BB8" w:rsidRDefault="00962BB8" w:rsidP="00962BB8">
      <w:pPr>
        <w:rPr>
          <w:lang w:val="it-IT"/>
        </w:rPr>
      </w:pPr>
      <w:r w:rsidRPr="00962BB8">
        <w:rPr>
          <w:b/>
          <w:lang w:val="it-IT"/>
        </w:rPr>
        <w:t xml:space="preserve">Il prossimo “ Incontro degli amici” si svolgerà dal 7 al 9 novembre 2019 a </w:t>
      </w:r>
      <w:proofErr w:type="spellStart"/>
      <w:r w:rsidRPr="00962BB8">
        <w:rPr>
          <w:b/>
          <w:lang w:val="it-IT"/>
        </w:rPr>
        <w:t>Ottmaring</w:t>
      </w:r>
      <w:proofErr w:type="spellEnd"/>
      <w:r w:rsidR="00F8241A">
        <w:rPr>
          <w:b/>
          <w:lang w:val="it-IT"/>
        </w:rPr>
        <w:t xml:space="preserve">, nei pressi di </w:t>
      </w:r>
      <w:r w:rsidRPr="00962BB8">
        <w:rPr>
          <w:b/>
          <w:lang w:val="it-IT"/>
        </w:rPr>
        <w:t>Augsburg</w:t>
      </w:r>
      <w:r w:rsidR="00F8241A">
        <w:rPr>
          <w:b/>
          <w:lang w:val="it-IT"/>
        </w:rPr>
        <w:t>/Germania</w:t>
      </w:r>
      <w:r w:rsidRPr="00962BB8">
        <w:rPr>
          <w:b/>
          <w:lang w:val="it-IT"/>
        </w:rPr>
        <w:t xml:space="preserve">, </w:t>
      </w:r>
      <w:r w:rsidRPr="00F06CD8">
        <w:rPr>
          <w:lang w:val="it-IT"/>
        </w:rPr>
        <w:t>do</w:t>
      </w:r>
      <w:r>
        <w:rPr>
          <w:lang w:val="it-IT"/>
        </w:rPr>
        <w:t>ve la storia</w:t>
      </w:r>
      <w:r w:rsidR="00AC1C59">
        <w:rPr>
          <w:lang w:val="it-IT"/>
        </w:rPr>
        <w:t xml:space="preserve"> </w:t>
      </w:r>
      <w:r>
        <w:rPr>
          <w:lang w:val="it-IT"/>
        </w:rPr>
        <w:t>dell’</w:t>
      </w:r>
      <w:r w:rsidR="00F8241A">
        <w:rPr>
          <w:lang w:val="it-IT"/>
        </w:rPr>
        <w:t>I</w:t>
      </w:r>
      <w:r>
        <w:rPr>
          <w:lang w:val="it-IT"/>
        </w:rPr>
        <w:t>nsieme”</w:t>
      </w:r>
      <w:r w:rsidRPr="00F06CD8">
        <w:rPr>
          <w:lang w:val="it-IT"/>
        </w:rPr>
        <w:t xml:space="preserve"> è iniziata 20 anni fa. Sarà </w:t>
      </w:r>
      <w:r w:rsidR="00F8241A">
        <w:rPr>
          <w:lang w:val="it-IT"/>
        </w:rPr>
        <w:t>l</w:t>
      </w:r>
      <w:r w:rsidRPr="00F06CD8">
        <w:rPr>
          <w:lang w:val="it-IT"/>
        </w:rPr>
        <w:t>a retros</w:t>
      </w:r>
      <w:r>
        <w:rPr>
          <w:lang w:val="it-IT"/>
        </w:rPr>
        <w:t xml:space="preserve">pettiva di un cammino con Dio nella reciprocità </w:t>
      </w:r>
      <w:r w:rsidRPr="00F06CD8">
        <w:rPr>
          <w:lang w:val="it-IT"/>
        </w:rPr>
        <w:t xml:space="preserve">e </w:t>
      </w:r>
      <w:r w:rsidR="00F8241A">
        <w:rPr>
          <w:lang w:val="it-IT"/>
        </w:rPr>
        <w:t>un</w:t>
      </w:r>
      <w:r>
        <w:rPr>
          <w:lang w:val="it-IT"/>
        </w:rPr>
        <w:t xml:space="preserve">o sguardo </w:t>
      </w:r>
      <w:r w:rsidR="00F8241A">
        <w:rPr>
          <w:lang w:val="it-IT"/>
        </w:rPr>
        <w:t>in avanti verso</w:t>
      </w:r>
      <w:r>
        <w:rPr>
          <w:lang w:val="it-IT"/>
        </w:rPr>
        <w:t xml:space="preserve"> un futuro promettente.</w:t>
      </w:r>
    </w:p>
    <w:p w:rsidR="00962BB8" w:rsidRDefault="00962BB8" w:rsidP="00F06CD8">
      <w:pPr>
        <w:rPr>
          <w:lang w:val="it-IT"/>
        </w:rPr>
      </w:pPr>
      <w:bookmarkStart w:id="0" w:name="_GoBack"/>
      <w:bookmarkEnd w:id="0"/>
    </w:p>
    <w:p w:rsidR="00962BB8" w:rsidRPr="007B3168" w:rsidRDefault="00962BB8" w:rsidP="00F06CD8">
      <w:pPr>
        <w:rPr>
          <w:lang w:val="it-IT"/>
        </w:rPr>
      </w:pPr>
    </w:p>
    <w:p w:rsidR="00DE7028" w:rsidRPr="00DE7028" w:rsidRDefault="00DE7028" w:rsidP="00DE7028">
      <w:pPr>
        <w:rPr>
          <w:i/>
          <w:lang w:val="it-CH"/>
        </w:rPr>
      </w:pPr>
      <w:r w:rsidRPr="00DE7028">
        <w:rPr>
          <w:i/>
          <w:lang w:val="it-CH"/>
        </w:rPr>
        <w:t>Beatriz Lauenroth</w:t>
      </w: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  <w:r>
        <w:rPr>
          <w:lang w:val="it-CH"/>
        </w:rPr>
        <w:t xml:space="preserve">Per informazioni su </w:t>
      </w:r>
      <w:r w:rsidRPr="00DE7028">
        <w:rPr>
          <w:i/>
          <w:lang w:val="it-CH"/>
        </w:rPr>
        <w:t>Insieme per l’Europa</w:t>
      </w:r>
      <w:r>
        <w:rPr>
          <w:lang w:val="it-CH"/>
        </w:rPr>
        <w:t xml:space="preserve">: </w:t>
      </w:r>
      <w:hyperlink r:id="rId9" w:history="1">
        <w:r w:rsidRPr="00E83BD0">
          <w:rPr>
            <w:rStyle w:val="Collegamentoipertestuale"/>
            <w:lang w:val="it-CH"/>
          </w:rPr>
          <w:t>www.together4europe.org</w:t>
        </w:r>
      </w:hyperlink>
    </w:p>
    <w:p w:rsidR="00DE7028" w:rsidRPr="005B7D53" w:rsidRDefault="00DE7028" w:rsidP="00DE7028">
      <w:pPr>
        <w:rPr>
          <w:lang w:val="it-CH"/>
        </w:rPr>
      </w:pPr>
    </w:p>
    <w:p w:rsidR="00DE7028" w:rsidRPr="006F0957" w:rsidRDefault="00DE7028" w:rsidP="00DE7028">
      <w:pPr>
        <w:rPr>
          <w:rStyle w:val="Collegamentoipertestuale"/>
          <w:color w:val="auto"/>
          <w:sz w:val="22"/>
          <w:szCs w:val="22"/>
          <w:u w:val="none"/>
          <w:lang w:val="it-CH"/>
        </w:rPr>
      </w:pPr>
    </w:p>
    <w:p w:rsidR="005A335A" w:rsidRPr="006F0957" w:rsidRDefault="005A335A" w:rsidP="006F0957">
      <w:pPr>
        <w:rPr>
          <w:rStyle w:val="Collegamentoipertestuale"/>
          <w:color w:val="auto"/>
          <w:sz w:val="22"/>
          <w:szCs w:val="22"/>
          <w:u w:val="none"/>
          <w:lang w:val="it-CH"/>
        </w:rPr>
      </w:pPr>
    </w:p>
    <w:sectPr w:rsidR="005A335A" w:rsidRPr="006F0957" w:rsidSect="00913F5F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EB" w:rsidRDefault="00A562EB" w:rsidP="00FA21C9">
      <w:r>
        <w:separator/>
      </w:r>
    </w:p>
  </w:endnote>
  <w:endnote w:type="continuationSeparator" w:id="0">
    <w:p w:rsidR="00A562EB" w:rsidRDefault="00A562EB" w:rsidP="00FA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D6A" w:rsidRDefault="00C72736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2760345</wp:posOffset>
              </wp:positionH>
              <wp:positionV relativeFrom="paragraph">
                <wp:posOffset>86360</wp:posOffset>
              </wp:positionV>
              <wp:extent cx="3086100" cy="342900"/>
              <wp:effectExtent l="0" t="0" r="0" b="0"/>
              <wp:wrapNone/>
              <wp:docPr id="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A41F33" w:rsidRDefault="00B02D6A" w:rsidP="00C82F2A">
                          <w:pPr>
                            <w:pStyle w:val="Stile"/>
                            <w:ind w:left="6" w:right="6"/>
                            <w:rPr>
                              <w:b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color w:val="34AA70"/>
                              <w:sz w:val="14"/>
                              <w:szCs w:val="14"/>
                            </w:rPr>
                            <w:t xml:space="preserve">Conto bancario Intestato PAMOM, </w:t>
                          </w:r>
                        </w:p>
                        <w:p w:rsidR="00B02D6A" w:rsidRPr="00A41F33" w:rsidRDefault="00B02D6A" w:rsidP="00C82F2A">
                          <w:pPr>
                            <w:pStyle w:val="Stile"/>
                            <w:ind w:left="4" w:right="6"/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color w:val="34AA70"/>
                              <w:sz w:val="14"/>
                              <w:szCs w:val="14"/>
                            </w:rPr>
                            <w:t>Banca Prossima  IBAN:</w:t>
                          </w:r>
                          <w:r w:rsidRPr="00A41F33"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  <w:t xml:space="preserve">  IT37O0335901600100000113319</w:t>
                          </w:r>
                        </w:p>
                        <w:p w:rsidR="00B02D6A" w:rsidRPr="00A41F33" w:rsidRDefault="00B02D6A" w:rsidP="00C82F2A">
                          <w:pPr>
                            <w:pStyle w:val="Stile"/>
                            <w:ind w:left="4" w:right="6"/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  <w:t>SWIFT    BCITITMX771</w:t>
                          </w:r>
                        </w:p>
                        <w:p w:rsidR="00B02D6A" w:rsidRPr="008D1767" w:rsidRDefault="00B02D6A" w:rsidP="00C82F2A">
                          <w:pPr>
                            <w:tabs>
                              <w:tab w:val="left" w:pos="5812"/>
                            </w:tabs>
                            <w:ind w:left="284" w:hanging="284"/>
                            <w:rPr>
                              <w:color w:val="25B680"/>
                              <w:sz w:val="28"/>
                              <w:szCs w:val="28"/>
                              <w:lang w:val="it-IT"/>
                            </w:rPr>
                          </w:pPr>
                        </w:p>
                        <w:p w:rsidR="00B02D6A" w:rsidRPr="001F70F8" w:rsidRDefault="00B02D6A" w:rsidP="001F70F8">
                          <w:pPr>
                            <w:rPr>
                              <w:szCs w:val="14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217.35pt;margin-top:6.8pt;width:24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4PwnQIAAJMFAAAOAAAAZHJzL2Uyb0RvYy54bWysVG1vmzAQ/j5p/8Hyd8pLSAqopGpC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" filled="f" stroked="f">
              <v:path arrowok="t"/>
              <v:textbox inset="0,0,0,0">
                <w:txbxContent>
                  <w:p w:rsidR="00B02D6A" w:rsidRPr="00A41F33" w:rsidRDefault="00B02D6A" w:rsidP="00C82F2A">
                    <w:pPr>
                      <w:pStyle w:val="Stile"/>
                      <w:ind w:left="6" w:right="6"/>
                      <w:rPr>
                        <w:b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color w:val="34AA70"/>
                        <w:sz w:val="14"/>
                        <w:szCs w:val="14"/>
                      </w:rPr>
                      <w:t xml:space="preserve">Conto bancario Intestato PAMOM, </w:t>
                    </w:r>
                  </w:p>
                  <w:p w:rsidR="00B02D6A" w:rsidRPr="00A41F33" w:rsidRDefault="00B02D6A" w:rsidP="00C82F2A">
                    <w:pPr>
                      <w:pStyle w:val="Stile"/>
                      <w:ind w:left="4" w:right="6"/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color w:val="34AA70"/>
                        <w:sz w:val="14"/>
                        <w:szCs w:val="14"/>
                      </w:rPr>
                      <w:t>Banca Prossima  IBAN:</w:t>
                    </w:r>
                    <w:r w:rsidRPr="00A41F33"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  <w:t xml:space="preserve">  IT37O0335901600100000113319</w:t>
                    </w:r>
                  </w:p>
                  <w:p w:rsidR="00B02D6A" w:rsidRPr="00A41F33" w:rsidRDefault="00B02D6A" w:rsidP="00C82F2A">
                    <w:pPr>
                      <w:pStyle w:val="Stile"/>
                      <w:ind w:left="4" w:right="6"/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  <w:t>SWIFT    BCITITMX771</w:t>
                    </w:r>
                  </w:p>
                  <w:p w:rsidR="00B02D6A" w:rsidRPr="008D1767" w:rsidRDefault="00B02D6A" w:rsidP="00C82F2A">
                    <w:pPr>
                      <w:tabs>
                        <w:tab w:val="left" w:pos="5812"/>
                      </w:tabs>
                      <w:ind w:left="284" w:hanging="284"/>
                      <w:rPr>
                        <w:color w:val="25B680"/>
                        <w:sz w:val="28"/>
                        <w:szCs w:val="28"/>
                        <w:lang w:val="it-IT"/>
                      </w:rPr>
                    </w:pPr>
                  </w:p>
                  <w:p w:rsidR="00B02D6A" w:rsidRPr="001F70F8" w:rsidRDefault="00B02D6A" w:rsidP="001F70F8">
                    <w:pPr>
                      <w:rPr>
                        <w:szCs w:val="14"/>
                        <w:lang w:val="it-I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-27305</wp:posOffset>
              </wp:positionV>
              <wp:extent cx="3200400" cy="114300"/>
              <wp:effectExtent l="0" t="0" r="0" b="0"/>
              <wp:wrapNone/>
              <wp:docPr id="7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004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A41F33" w:rsidRDefault="00B02D6A" w:rsidP="0061029A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6"/>
                              <w:szCs w:val="16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6"/>
                              <w:szCs w:val="16"/>
                            </w:rPr>
                            <w:t>TOGETHER FOR EUROPE, international office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15" o:spid="_x0000_s1027" type="#_x0000_t202" style="position:absolute;margin-left:1.35pt;margin-top:-2.15pt;width:252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" filled="f" stroked="f">
              <v:path arrowok="t"/>
              <v:textbox inset="0,0,0,0">
                <w:txbxContent>
                  <w:p w:rsidR="00B02D6A" w:rsidRPr="00A41F33" w:rsidRDefault="00B02D6A" w:rsidP="0061029A">
                    <w:pPr>
                      <w:jc w:val="both"/>
                      <w:rPr>
                        <w:rFonts w:ascii="Minion Pro" w:hAnsi="Minion Pro"/>
                        <w:color w:val="34AA70"/>
                        <w:sz w:val="16"/>
                        <w:szCs w:val="16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6"/>
                        <w:szCs w:val="16"/>
                      </w:rPr>
                      <w:t>TOGETHER FOR EUROPE, international office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1388745</wp:posOffset>
              </wp:positionH>
              <wp:positionV relativeFrom="paragraph">
                <wp:posOffset>107315</wp:posOffset>
              </wp:positionV>
              <wp:extent cx="1190625" cy="342900"/>
              <wp:effectExtent l="0" t="0" r="0" b="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906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A41F33" w:rsidRDefault="00B02D6A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admin@together4europe.org</w:t>
                          </w:r>
                        </w:p>
                        <w:p w:rsidR="00B02D6A" w:rsidRPr="00A41F33" w:rsidRDefault="00B02D6A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www.together4europe.org</w:t>
                          </w:r>
                        </w:p>
                        <w:p w:rsidR="00B02D6A" w:rsidRPr="008D1767" w:rsidRDefault="00B02D6A" w:rsidP="001F70F8">
                          <w:pPr>
                            <w:rPr>
                              <w:color w:val="25B680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17" o:spid="_x0000_s1028" type="#_x0000_t202" style="position:absolute;margin-left:109.35pt;margin-top:8.45pt;width:93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" filled="f" stroked="f">
              <v:path arrowok="t"/>
              <v:textbox inset="0,0,0,0">
                <w:txbxContent>
                  <w:p w:rsidR="00B02D6A" w:rsidRPr="00A41F33" w:rsidRDefault="00B02D6A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admin@together4europe.org</w:t>
                    </w:r>
                  </w:p>
                  <w:p w:rsidR="00B02D6A" w:rsidRPr="00A41F33" w:rsidRDefault="00B02D6A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www.together4europe.org</w:t>
                    </w:r>
                  </w:p>
                  <w:p w:rsidR="00B02D6A" w:rsidRPr="008D1767" w:rsidRDefault="00B02D6A" w:rsidP="001F70F8">
                    <w:pPr>
                      <w:rPr>
                        <w:color w:val="25B680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4246245</wp:posOffset>
              </wp:positionH>
              <wp:positionV relativeFrom="paragraph">
                <wp:posOffset>107315</wp:posOffset>
              </wp:positionV>
              <wp:extent cx="2171700" cy="342900"/>
              <wp:effectExtent l="0" t="0" r="0" b="0"/>
              <wp:wrapNone/>
              <wp:docPr id="5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7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1F70F8" w:rsidRDefault="00B02D6A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20" o:spid="_x0000_s1029" type="#_x0000_t202" style="position:absolute;margin-left:334.35pt;margin-top:8.45pt;width:17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0QoQIAAJo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" filled="f" stroked="f">
              <v:path arrowok="t"/>
              <v:textbox inset="0,0,0,0">
                <w:txbxContent>
                  <w:p w:rsidR="00B02D6A" w:rsidRPr="001F70F8" w:rsidRDefault="00B02D6A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3331845</wp:posOffset>
              </wp:positionH>
              <wp:positionV relativeFrom="paragraph">
                <wp:posOffset>107315</wp:posOffset>
              </wp:positionV>
              <wp:extent cx="1028700" cy="342900"/>
              <wp:effectExtent l="0" t="0" r="0" b="0"/>
              <wp:wrapNone/>
              <wp:docPr id="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1F70F8" w:rsidRDefault="00B02D6A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19" o:spid="_x0000_s1030" type="#_x0000_t202" style="position:absolute;margin-left:262.35pt;margin-top:8.45pt;width:8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oZnwIAAJoFAAAOAAAAZHJzL2Uyb0RvYy54bWysVG1vmzAQ/j5p/8Hyd8pLSQIopGpC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" filled="f" stroked="f">
              <v:path arrowok="t"/>
              <v:textbox inset="0,0,0,0">
                <w:txbxContent>
                  <w:p w:rsidR="00B02D6A" w:rsidRPr="001F70F8" w:rsidRDefault="00B02D6A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107315</wp:posOffset>
              </wp:positionV>
              <wp:extent cx="1485900" cy="342900"/>
              <wp:effectExtent l="0" t="0" r="0" b="0"/>
              <wp:wrapNone/>
              <wp:docPr id="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859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2D6A" w:rsidRPr="00A41F33" w:rsidRDefault="00B02D6A" w:rsidP="001F70F8">
                          <w:pPr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</w:pPr>
                          <w:r w:rsidRPr="00C50B71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  <w:t xml:space="preserve">Via della Madonnella, 4 </w:t>
                          </w:r>
                          <w:r w:rsidRPr="00C50B71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  <w:br/>
                            <w:t>I-00040 Rocca di Papa (Roma)</w:t>
                          </w:r>
                        </w:p>
                        <w:p w:rsidR="00B02D6A" w:rsidRPr="00A41F33" w:rsidRDefault="00B02D6A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Tel. +39 06 94 79 8302</w:t>
                          </w:r>
                        </w:p>
                        <w:p w:rsidR="00B02D6A" w:rsidRPr="001F70F8" w:rsidRDefault="00B02D6A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16" o:spid="_x0000_s1031" type="#_x0000_t202" style="position:absolute;margin-left:1.35pt;margin-top:8.45pt;width:11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" filled="f" stroked="f">
              <v:path arrowok="t"/>
              <v:textbox inset="0,0,0,0">
                <w:txbxContent>
                  <w:p w:rsidR="00B02D6A" w:rsidRPr="00A41F33" w:rsidRDefault="00B02D6A" w:rsidP="001F70F8">
                    <w:pPr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</w:pPr>
                    <w:r w:rsidRPr="00C50B71"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  <w:t xml:space="preserve">Via della Madonnella, 4 </w:t>
                    </w:r>
                    <w:r w:rsidRPr="00C50B71"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  <w:br/>
                      <w:t>I-00040 Rocca di Papa (Roma)</w:t>
                    </w:r>
                  </w:p>
                  <w:p w:rsidR="00B02D6A" w:rsidRPr="00A41F33" w:rsidRDefault="00B02D6A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Tel. +39 06 94 79 8302</w:t>
                    </w:r>
                  </w:p>
                  <w:p w:rsidR="00B02D6A" w:rsidRPr="001F70F8" w:rsidRDefault="00B02D6A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EB" w:rsidRDefault="00A562EB" w:rsidP="00FA21C9">
      <w:r>
        <w:separator/>
      </w:r>
    </w:p>
  </w:footnote>
  <w:footnote w:type="continuationSeparator" w:id="0">
    <w:p w:rsidR="00A562EB" w:rsidRDefault="00A562EB" w:rsidP="00FA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(the Netherlands)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E3"/>
    <w:rsid w:val="00001B00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66C6E"/>
    <w:rsid w:val="00067A36"/>
    <w:rsid w:val="00070FCF"/>
    <w:rsid w:val="00071305"/>
    <w:rsid w:val="00071E60"/>
    <w:rsid w:val="000764BE"/>
    <w:rsid w:val="000855A9"/>
    <w:rsid w:val="00087E67"/>
    <w:rsid w:val="000A6B36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B30"/>
    <w:rsid w:val="00135DD5"/>
    <w:rsid w:val="00146933"/>
    <w:rsid w:val="00146DCF"/>
    <w:rsid w:val="00147E83"/>
    <w:rsid w:val="00147F07"/>
    <w:rsid w:val="00150512"/>
    <w:rsid w:val="001509E8"/>
    <w:rsid w:val="001520C4"/>
    <w:rsid w:val="00154965"/>
    <w:rsid w:val="00157A2C"/>
    <w:rsid w:val="00160F32"/>
    <w:rsid w:val="00171E87"/>
    <w:rsid w:val="0019025C"/>
    <w:rsid w:val="00197291"/>
    <w:rsid w:val="001A6605"/>
    <w:rsid w:val="001A6CFA"/>
    <w:rsid w:val="001B04D0"/>
    <w:rsid w:val="001B60BB"/>
    <w:rsid w:val="001C6805"/>
    <w:rsid w:val="001E1A37"/>
    <w:rsid w:val="001E23F3"/>
    <w:rsid w:val="001F1C4E"/>
    <w:rsid w:val="001F70F8"/>
    <w:rsid w:val="00203365"/>
    <w:rsid w:val="002167A5"/>
    <w:rsid w:val="00217628"/>
    <w:rsid w:val="00221DE8"/>
    <w:rsid w:val="00223912"/>
    <w:rsid w:val="00232704"/>
    <w:rsid w:val="00236F9A"/>
    <w:rsid w:val="00242208"/>
    <w:rsid w:val="002432FD"/>
    <w:rsid w:val="00245609"/>
    <w:rsid w:val="0026216A"/>
    <w:rsid w:val="00271297"/>
    <w:rsid w:val="002779CB"/>
    <w:rsid w:val="00291B39"/>
    <w:rsid w:val="00292A58"/>
    <w:rsid w:val="00297624"/>
    <w:rsid w:val="002A3746"/>
    <w:rsid w:val="002A3D9F"/>
    <w:rsid w:val="002A4719"/>
    <w:rsid w:val="002B7633"/>
    <w:rsid w:val="002C4229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5FA8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85331"/>
    <w:rsid w:val="00391E06"/>
    <w:rsid w:val="0039486A"/>
    <w:rsid w:val="003A3FF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13DA"/>
    <w:rsid w:val="00414400"/>
    <w:rsid w:val="004221D0"/>
    <w:rsid w:val="004321C6"/>
    <w:rsid w:val="00433CAE"/>
    <w:rsid w:val="00442EC8"/>
    <w:rsid w:val="00451D94"/>
    <w:rsid w:val="00455398"/>
    <w:rsid w:val="004604A7"/>
    <w:rsid w:val="00460D92"/>
    <w:rsid w:val="00461932"/>
    <w:rsid w:val="0046313C"/>
    <w:rsid w:val="0047154A"/>
    <w:rsid w:val="00473476"/>
    <w:rsid w:val="00477357"/>
    <w:rsid w:val="00495227"/>
    <w:rsid w:val="004A0443"/>
    <w:rsid w:val="004A1413"/>
    <w:rsid w:val="004A350C"/>
    <w:rsid w:val="004A46CF"/>
    <w:rsid w:val="004A616B"/>
    <w:rsid w:val="004B4B0D"/>
    <w:rsid w:val="004C5E45"/>
    <w:rsid w:val="004C7FA3"/>
    <w:rsid w:val="004D50E7"/>
    <w:rsid w:val="004E21D8"/>
    <w:rsid w:val="004E31D0"/>
    <w:rsid w:val="004F0A23"/>
    <w:rsid w:val="004F3E34"/>
    <w:rsid w:val="005108B7"/>
    <w:rsid w:val="005167AE"/>
    <w:rsid w:val="0051777A"/>
    <w:rsid w:val="00520923"/>
    <w:rsid w:val="00520ED0"/>
    <w:rsid w:val="005221A3"/>
    <w:rsid w:val="005361EC"/>
    <w:rsid w:val="00546464"/>
    <w:rsid w:val="00562EEB"/>
    <w:rsid w:val="00565DB9"/>
    <w:rsid w:val="0058140E"/>
    <w:rsid w:val="0058420C"/>
    <w:rsid w:val="00590DE9"/>
    <w:rsid w:val="00590E5E"/>
    <w:rsid w:val="00593137"/>
    <w:rsid w:val="005938FC"/>
    <w:rsid w:val="005A335A"/>
    <w:rsid w:val="005A4571"/>
    <w:rsid w:val="005A7224"/>
    <w:rsid w:val="005A751A"/>
    <w:rsid w:val="005B06D9"/>
    <w:rsid w:val="005B4D95"/>
    <w:rsid w:val="005C0D7E"/>
    <w:rsid w:val="005C42C9"/>
    <w:rsid w:val="005C638C"/>
    <w:rsid w:val="005E6EFD"/>
    <w:rsid w:val="005F0624"/>
    <w:rsid w:val="005F1F59"/>
    <w:rsid w:val="005F5385"/>
    <w:rsid w:val="00601B3D"/>
    <w:rsid w:val="0060387D"/>
    <w:rsid w:val="0060452F"/>
    <w:rsid w:val="0061029A"/>
    <w:rsid w:val="00623E1C"/>
    <w:rsid w:val="00635285"/>
    <w:rsid w:val="006364BA"/>
    <w:rsid w:val="00636E56"/>
    <w:rsid w:val="00640E4F"/>
    <w:rsid w:val="006454AD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1FB7"/>
    <w:rsid w:val="006C3939"/>
    <w:rsid w:val="006C3DE9"/>
    <w:rsid w:val="006D502D"/>
    <w:rsid w:val="006D532B"/>
    <w:rsid w:val="006E2253"/>
    <w:rsid w:val="006E291E"/>
    <w:rsid w:val="006E4C62"/>
    <w:rsid w:val="006E5F43"/>
    <w:rsid w:val="006F0957"/>
    <w:rsid w:val="006F52BE"/>
    <w:rsid w:val="007031E2"/>
    <w:rsid w:val="00716271"/>
    <w:rsid w:val="00730744"/>
    <w:rsid w:val="00732A62"/>
    <w:rsid w:val="00732C61"/>
    <w:rsid w:val="00733B73"/>
    <w:rsid w:val="00736B17"/>
    <w:rsid w:val="00751DDA"/>
    <w:rsid w:val="007A7291"/>
    <w:rsid w:val="007B0822"/>
    <w:rsid w:val="007B3168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9323F"/>
    <w:rsid w:val="008A1000"/>
    <w:rsid w:val="008A6FFD"/>
    <w:rsid w:val="008A7C12"/>
    <w:rsid w:val="008B47D3"/>
    <w:rsid w:val="008C2097"/>
    <w:rsid w:val="008C3845"/>
    <w:rsid w:val="008C4F3C"/>
    <w:rsid w:val="008C5C4A"/>
    <w:rsid w:val="008D1767"/>
    <w:rsid w:val="008D32D1"/>
    <w:rsid w:val="008D3548"/>
    <w:rsid w:val="008D7F9C"/>
    <w:rsid w:val="008E161D"/>
    <w:rsid w:val="008E2C60"/>
    <w:rsid w:val="008E5722"/>
    <w:rsid w:val="008E60A7"/>
    <w:rsid w:val="008E6347"/>
    <w:rsid w:val="00912B3C"/>
    <w:rsid w:val="00913F5F"/>
    <w:rsid w:val="00914A26"/>
    <w:rsid w:val="009151C2"/>
    <w:rsid w:val="00933563"/>
    <w:rsid w:val="00935199"/>
    <w:rsid w:val="0093526F"/>
    <w:rsid w:val="00944BC8"/>
    <w:rsid w:val="00951C9C"/>
    <w:rsid w:val="009563CC"/>
    <w:rsid w:val="00962BB8"/>
    <w:rsid w:val="00962F14"/>
    <w:rsid w:val="00972554"/>
    <w:rsid w:val="00974644"/>
    <w:rsid w:val="009A1D5E"/>
    <w:rsid w:val="009A1FBB"/>
    <w:rsid w:val="009B3BA0"/>
    <w:rsid w:val="009D2268"/>
    <w:rsid w:val="009D3F79"/>
    <w:rsid w:val="009E1AC3"/>
    <w:rsid w:val="009E44FA"/>
    <w:rsid w:val="009F1EEE"/>
    <w:rsid w:val="00A0407F"/>
    <w:rsid w:val="00A157A9"/>
    <w:rsid w:val="00A157FE"/>
    <w:rsid w:val="00A2250D"/>
    <w:rsid w:val="00A22C2E"/>
    <w:rsid w:val="00A23BA6"/>
    <w:rsid w:val="00A34ED6"/>
    <w:rsid w:val="00A41F33"/>
    <w:rsid w:val="00A54EC2"/>
    <w:rsid w:val="00A562EB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A0A"/>
    <w:rsid w:val="00AA2D71"/>
    <w:rsid w:val="00AB7816"/>
    <w:rsid w:val="00AC1C59"/>
    <w:rsid w:val="00AC61DA"/>
    <w:rsid w:val="00AD4FF5"/>
    <w:rsid w:val="00AE02EA"/>
    <w:rsid w:val="00AE04B7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9DA"/>
    <w:rsid w:val="00B72DD5"/>
    <w:rsid w:val="00B74B20"/>
    <w:rsid w:val="00B812E6"/>
    <w:rsid w:val="00B834BE"/>
    <w:rsid w:val="00B876C3"/>
    <w:rsid w:val="00B9764E"/>
    <w:rsid w:val="00BA2E43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306D9"/>
    <w:rsid w:val="00C41752"/>
    <w:rsid w:val="00C45B69"/>
    <w:rsid w:val="00C463CA"/>
    <w:rsid w:val="00C50B71"/>
    <w:rsid w:val="00C50EA1"/>
    <w:rsid w:val="00C511B6"/>
    <w:rsid w:val="00C55EE0"/>
    <w:rsid w:val="00C563A6"/>
    <w:rsid w:val="00C61141"/>
    <w:rsid w:val="00C66249"/>
    <w:rsid w:val="00C71850"/>
    <w:rsid w:val="00C72736"/>
    <w:rsid w:val="00C728F8"/>
    <w:rsid w:val="00C72D1C"/>
    <w:rsid w:val="00C72D97"/>
    <w:rsid w:val="00C82F2A"/>
    <w:rsid w:val="00C8467B"/>
    <w:rsid w:val="00C852A4"/>
    <w:rsid w:val="00CB1523"/>
    <w:rsid w:val="00CB2B9C"/>
    <w:rsid w:val="00CB4D05"/>
    <w:rsid w:val="00CC20F6"/>
    <w:rsid w:val="00CC487A"/>
    <w:rsid w:val="00CD29AB"/>
    <w:rsid w:val="00CE19AE"/>
    <w:rsid w:val="00CE5716"/>
    <w:rsid w:val="00CF3AC5"/>
    <w:rsid w:val="00D06264"/>
    <w:rsid w:val="00D12529"/>
    <w:rsid w:val="00D179E5"/>
    <w:rsid w:val="00D25BB0"/>
    <w:rsid w:val="00D319CA"/>
    <w:rsid w:val="00D323F7"/>
    <w:rsid w:val="00D3294C"/>
    <w:rsid w:val="00D34695"/>
    <w:rsid w:val="00D35927"/>
    <w:rsid w:val="00D42D77"/>
    <w:rsid w:val="00D52C6F"/>
    <w:rsid w:val="00D5311E"/>
    <w:rsid w:val="00D54F2F"/>
    <w:rsid w:val="00D61B16"/>
    <w:rsid w:val="00D61F59"/>
    <w:rsid w:val="00D623F5"/>
    <w:rsid w:val="00D658ED"/>
    <w:rsid w:val="00D6740C"/>
    <w:rsid w:val="00D70341"/>
    <w:rsid w:val="00D73B57"/>
    <w:rsid w:val="00D75D15"/>
    <w:rsid w:val="00D76697"/>
    <w:rsid w:val="00D76927"/>
    <w:rsid w:val="00D76DDD"/>
    <w:rsid w:val="00D803C4"/>
    <w:rsid w:val="00D8164A"/>
    <w:rsid w:val="00D91F02"/>
    <w:rsid w:val="00D97782"/>
    <w:rsid w:val="00DA0EEC"/>
    <w:rsid w:val="00DB75DF"/>
    <w:rsid w:val="00DB7E7D"/>
    <w:rsid w:val="00DC6789"/>
    <w:rsid w:val="00DC6C44"/>
    <w:rsid w:val="00DD2EF7"/>
    <w:rsid w:val="00DD57F3"/>
    <w:rsid w:val="00DE226B"/>
    <w:rsid w:val="00DE7028"/>
    <w:rsid w:val="00E04F22"/>
    <w:rsid w:val="00E06471"/>
    <w:rsid w:val="00E112C5"/>
    <w:rsid w:val="00E14223"/>
    <w:rsid w:val="00E1472B"/>
    <w:rsid w:val="00E17AD5"/>
    <w:rsid w:val="00E23DA1"/>
    <w:rsid w:val="00E27337"/>
    <w:rsid w:val="00E467DD"/>
    <w:rsid w:val="00E53761"/>
    <w:rsid w:val="00E556E6"/>
    <w:rsid w:val="00E613AE"/>
    <w:rsid w:val="00E61894"/>
    <w:rsid w:val="00E63C1A"/>
    <w:rsid w:val="00E64B34"/>
    <w:rsid w:val="00E65A7A"/>
    <w:rsid w:val="00E70F27"/>
    <w:rsid w:val="00E756BC"/>
    <w:rsid w:val="00E76FFC"/>
    <w:rsid w:val="00E773FC"/>
    <w:rsid w:val="00E83BD0"/>
    <w:rsid w:val="00E83FFE"/>
    <w:rsid w:val="00E90BEA"/>
    <w:rsid w:val="00E933A0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3E15"/>
    <w:rsid w:val="00ED7B79"/>
    <w:rsid w:val="00EF0191"/>
    <w:rsid w:val="00EF1CC8"/>
    <w:rsid w:val="00EF74F9"/>
    <w:rsid w:val="00F00573"/>
    <w:rsid w:val="00F048C8"/>
    <w:rsid w:val="00F06CD8"/>
    <w:rsid w:val="00F17DFE"/>
    <w:rsid w:val="00F2434E"/>
    <w:rsid w:val="00F25D16"/>
    <w:rsid w:val="00F3673C"/>
    <w:rsid w:val="00F37ED4"/>
    <w:rsid w:val="00F47864"/>
    <w:rsid w:val="00F51745"/>
    <w:rsid w:val="00F547D8"/>
    <w:rsid w:val="00F558C4"/>
    <w:rsid w:val="00F57283"/>
    <w:rsid w:val="00F62537"/>
    <w:rsid w:val="00F640A9"/>
    <w:rsid w:val="00F65BE3"/>
    <w:rsid w:val="00F668F0"/>
    <w:rsid w:val="00F670AE"/>
    <w:rsid w:val="00F70192"/>
    <w:rsid w:val="00F731FE"/>
    <w:rsid w:val="00F733C8"/>
    <w:rsid w:val="00F8241A"/>
    <w:rsid w:val="00F86BEA"/>
    <w:rsid w:val="00FA21C9"/>
    <w:rsid w:val="00FA3ABF"/>
    <w:rsid w:val="00FA58BD"/>
    <w:rsid w:val="00FB0CE9"/>
    <w:rsid w:val="00FB3677"/>
    <w:rsid w:val="00FC386F"/>
    <w:rsid w:val="00FD0DC7"/>
    <w:rsid w:val="00FD1E2B"/>
    <w:rsid w:val="00FD3541"/>
    <w:rsid w:val="00FD5763"/>
    <w:rsid w:val="00FE11CE"/>
    <w:rsid w:val="00FE6A78"/>
    <w:rsid w:val="00FF0CB0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236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paragraph" w:styleId="Nessunaspaziatura">
    <w:name w:val="No Spacing"/>
    <w:uiPriority w:val="1"/>
    <w:qFormat/>
    <w:rsid w:val="006F0957"/>
    <w:rPr>
      <w:rFonts w:asciiTheme="minorHAnsi" w:eastAsiaTheme="minorHAnsi" w:hAnsiTheme="minorHAnsi" w:cstheme="minorBidi"/>
      <w:lang w:val="de-CH" w:eastAsia="en-US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236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5A751A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385331"/>
    <w:pPr>
      <w:widowControl w:val="0"/>
      <w:autoSpaceDE w:val="0"/>
      <w:autoSpaceDN w:val="0"/>
      <w:ind w:left="136"/>
    </w:pPr>
    <w:rPr>
      <w:rFonts w:eastAsia="Times New Roman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331"/>
    <w:rPr>
      <w:rFonts w:ascii="Times New Roman" w:eastAsia="Times New Roman" w:hAnsi="Times New Roman"/>
      <w:sz w:val="24"/>
      <w:szCs w:val="24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236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paragraph" w:styleId="Nessunaspaziatura">
    <w:name w:val="No Spacing"/>
    <w:uiPriority w:val="1"/>
    <w:qFormat/>
    <w:rsid w:val="006F0957"/>
    <w:rPr>
      <w:rFonts w:asciiTheme="minorHAnsi" w:eastAsiaTheme="minorHAnsi" w:hAnsiTheme="minorHAnsi" w:cstheme="minorBidi"/>
      <w:lang w:val="de-CH" w:eastAsia="en-US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236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5A751A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385331"/>
    <w:pPr>
      <w:widowControl w:val="0"/>
      <w:autoSpaceDE w:val="0"/>
      <w:autoSpaceDN w:val="0"/>
      <w:ind w:left="136"/>
    </w:pPr>
    <w:rPr>
      <w:rFonts w:eastAsia="Times New Roman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331"/>
    <w:rPr>
      <w:rFonts w:ascii="Times New Roman" w:eastAsia="Times New Roman" w:hAnsi="Times New Roman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onib\Downloads\CS\www.together4europe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22EE-BB51-4518-BBCD-CBD77F14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6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.</cp:lastModifiedBy>
  <cp:revision>7</cp:revision>
  <cp:lastPrinted>2017-10-26T15:47:00Z</cp:lastPrinted>
  <dcterms:created xsi:type="dcterms:W3CDTF">2018-11-22T16:06:00Z</dcterms:created>
  <dcterms:modified xsi:type="dcterms:W3CDTF">2018-11-22T16:27:00Z</dcterms:modified>
</cp:coreProperties>
</file>